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000" w:firstRow="0" w:lastRow="0" w:firstColumn="0" w:lastColumn="0" w:noHBand="0" w:noVBand="0"/>
      </w:tblPr>
      <w:tblGrid>
        <w:gridCol w:w="2448"/>
        <w:gridCol w:w="7848"/>
      </w:tblGrid>
      <w:tr w:rsidR="00AA7EEF">
        <w:trPr>
          <w:cantSplit/>
          <w:trHeight w:val="1422"/>
        </w:trPr>
        <w:tc>
          <w:tcPr>
            <w:tcW w:w="2448" w:type="dxa"/>
            <w:shd w:val="clear" w:color="auto" w:fill="auto"/>
            <w:textDirection w:val="btLr"/>
            <w:vAlign w:val="center"/>
          </w:tcPr>
          <w:p w:rsidR="00403223" w:rsidRPr="00403223" w:rsidRDefault="00DD0FAF" w:rsidP="00403223">
            <w:pPr>
              <w:ind w:left="113" w:right="113"/>
              <w:jc w:val="center"/>
              <w:rPr>
                <w:szCs w:val="32"/>
              </w:rPr>
            </w:pPr>
            <w:r>
              <w:rPr>
                <w:noProof/>
              </w:rPr>
              <w:drawing>
                <wp:inline distT="0" distB="0" distL="0" distR="0">
                  <wp:extent cx="805180" cy="901065"/>
                  <wp:effectExtent l="0" t="0" r="0" b="0"/>
                  <wp:docPr id="1" name="Picture 1" descr="NEW O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OTAN LOGO"/>
                          <pic:cNvPicPr>
                            <a:picLocks noChangeAspect="1" noChangeArrowheads="1"/>
                          </pic:cNvPicPr>
                        </pic:nvPicPr>
                        <pic:blipFill>
                          <a:blip r:embed="rId8" cstate="print">
                            <a:grayscl/>
                            <a:biLevel thresh="50000"/>
                            <a:extLst>
                              <a:ext uri="{28A0092B-C50C-407E-A947-70E740481C1C}">
                                <a14:useLocalDpi xmlns:a14="http://schemas.microsoft.com/office/drawing/2010/main" val="0"/>
                              </a:ext>
                            </a:extLst>
                          </a:blip>
                          <a:srcRect r="76558"/>
                          <a:stretch>
                            <a:fillRect/>
                          </a:stretch>
                        </pic:blipFill>
                        <pic:spPr bwMode="auto">
                          <a:xfrm>
                            <a:off x="0" y="0"/>
                            <a:ext cx="805180" cy="901065"/>
                          </a:xfrm>
                          <a:prstGeom prst="rect">
                            <a:avLst/>
                          </a:prstGeom>
                          <a:noFill/>
                          <a:ln>
                            <a:noFill/>
                          </a:ln>
                        </pic:spPr>
                      </pic:pic>
                    </a:graphicData>
                  </a:graphic>
                </wp:inline>
              </w:drawing>
            </w:r>
            <w:r>
              <w:rPr>
                <w:noProof/>
                <w:szCs w:val="32"/>
              </w:rPr>
              <w:drawing>
                <wp:inline distT="0" distB="0" distL="0" distR="0">
                  <wp:extent cx="231775" cy="709930"/>
                  <wp:effectExtent l="0" t="0" r="0" b="0"/>
                  <wp:docPr id="2" name="Picture 2" descr="otan-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tan-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775" cy="709930"/>
                          </a:xfrm>
                          <a:prstGeom prst="rect">
                            <a:avLst/>
                          </a:prstGeom>
                          <a:noFill/>
                          <a:ln>
                            <a:noFill/>
                          </a:ln>
                        </pic:spPr>
                      </pic:pic>
                    </a:graphicData>
                  </a:graphic>
                </wp:inline>
              </w:drawing>
            </w:r>
          </w:p>
        </w:tc>
        <w:tc>
          <w:tcPr>
            <w:tcW w:w="7848" w:type="dxa"/>
            <w:tcBorders>
              <w:top w:val="single" w:sz="18" w:space="0" w:color="auto"/>
              <w:bottom w:val="single" w:sz="18" w:space="0" w:color="auto"/>
            </w:tcBorders>
            <w:shd w:val="clear" w:color="auto" w:fill="auto"/>
          </w:tcPr>
          <w:p w:rsidR="00AA7EEF" w:rsidRPr="003E1AD5" w:rsidRDefault="003E1AD5" w:rsidP="00614565">
            <w:pPr>
              <w:pStyle w:val="CoverWorkshopName"/>
              <w:rPr>
                <w:sz w:val="44"/>
                <w:szCs w:val="44"/>
              </w:rPr>
            </w:pPr>
            <w:r w:rsidRPr="003E1AD5">
              <w:rPr>
                <w:sz w:val="44"/>
                <w:szCs w:val="44"/>
              </w:rPr>
              <w:t>Using</w:t>
            </w:r>
            <w:r w:rsidR="001A2F1F" w:rsidRPr="003E1AD5">
              <w:rPr>
                <w:sz w:val="44"/>
                <w:szCs w:val="44"/>
              </w:rPr>
              <w:t xml:space="preserve"> Moodle</w:t>
            </w:r>
            <w:r w:rsidRPr="003E1AD5">
              <w:rPr>
                <w:sz w:val="44"/>
                <w:szCs w:val="44"/>
              </w:rPr>
              <w:t xml:space="preserve"> </w:t>
            </w:r>
            <w:r w:rsidR="00871271">
              <w:rPr>
                <w:sz w:val="44"/>
                <w:szCs w:val="44"/>
              </w:rPr>
              <w:t>2.3</w:t>
            </w:r>
            <w:r w:rsidR="00662015">
              <w:rPr>
                <w:sz w:val="44"/>
                <w:szCs w:val="44"/>
              </w:rPr>
              <w:t xml:space="preserve"> </w:t>
            </w:r>
            <w:r w:rsidRPr="003E1AD5">
              <w:rPr>
                <w:sz w:val="44"/>
                <w:szCs w:val="44"/>
              </w:rPr>
              <w:t>to Create a Course Web Site</w:t>
            </w:r>
          </w:p>
        </w:tc>
      </w:tr>
      <w:tr w:rsidR="00AA7EEF">
        <w:trPr>
          <w:cantSplit/>
          <w:trHeight w:val="11340"/>
        </w:trPr>
        <w:tc>
          <w:tcPr>
            <w:tcW w:w="2448" w:type="dxa"/>
            <w:shd w:val="clear" w:color="auto" w:fill="E6E6E6"/>
            <w:textDirection w:val="btLr"/>
            <w:vAlign w:val="center"/>
          </w:tcPr>
          <w:p w:rsidR="0046057E" w:rsidRPr="0046057E" w:rsidRDefault="0046057E" w:rsidP="0046057E">
            <w:pPr>
              <w:pStyle w:val="CoverOTANURLs"/>
              <w:spacing w:beforeAutospacing="0" w:afterAutospacing="0"/>
              <w:rPr>
                <w:szCs w:val="56"/>
              </w:rPr>
            </w:pPr>
            <w:r w:rsidRPr="0046057E">
              <w:rPr>
                <w:szCs w:val="56"/>
              </w:rPr>
              <w:t>Outreach and Technical</w:t>
            </w:r>
          </w:p>
          <w:p w:rsidR="00AA7EEF" w:rsidRPr="0046057E" w:rsidRDefault="0046057E" w:rsidP="0046057E">
            <w:pPr>
              <w:pStyle w:val="CoverOTANURLs"/>
              <w:spacing w:beforeAutospacing="0" w:afterAutospacing="0"/>
              <w:rPr>
                <w:szCs w:val="56"/>
              </w:rPr>
            </w:pPr>
            <w:r w:rsidRPr="0046057E">
              <w:rPr>
                <w:szCs w:val="56"/>
              </w:rPr>
              <w:t>Assistance Network</w:t>
            </w:r>
          </w:p>
          <w:p w:rsidR="00AA7EEF" w:rsidRPr="002D51FC" w:rsidRDefault="0046057E" w:rsidP="0046057E">
            <w:pPr>
              <w:pStyle w:val="CoverOTANURLs"/>
              <w:spacing w:beforeAutospacing="0" w:afterAutospacing="0"/>
              <w:rPr>
                <w:sz w:val="40"/>
                <w:szCs w:val="40"/>
              </w:rPr>
            </w:pPr>
            <w:r w:rsidRPr="002D51FC">
              <w:rPr>
                <w:sz w:val="40"/>
                <w:szCs w:val="40"/>
              </w:rPr>
              <w:t>http://</w:t>
            </w:r>
            <w:r w:rsidR="00AA7EEF" w:rsidRPr="002D51FC">
              <w:rPr>
                <w:sz w:val="40"/>
                <w:szCs w:val="40"/>
              </w:rPr>
              <w:t>www.otan.us</w:t>
            </w:r>
          </w:p>
        </w:tc>
        <w:tc>
          <w:tcPr>
            <w:tcW w:w="7848" w:type="dxa"/>
            <w:tcBorders>
              <w:top w:val="single" w:sz="18" w:space="0" w:color="auto"/>
            </w:tcBorders>
            <w:shd w:val="clear" w:color="auto" w:fill="auto"/>
          </w:tcPr>
          <w:p w:rsidR="004A51CC" w:rsidRDefault="004A51CC" w:rsidP="004A51CC">
            <w:pPr>
              <w:rPr>
                <w:rStyle w:val="CoverText"/>
              </w:rPr>
            </w:pPr>
          </w:p>
          <w:p w:rsidR="00AA7EEF" w:rsidRPr="004A51CC" w:rsidRDefault="00AA7EEF" w:rsidP="004A51CC">
            <w:pPr>
              <w:rPr>
                <w:rStyle w:val="CoverText"/>
              </w:rPr>
            </w:pPr>
            <w:r w:rsidRPr="004A51CC">
              <w:rPr>
                <w:rStyle w:val="CoverText"/>
              </w:rPr>
              <w:t xml:space="preserve">This </w:t>
            </w:r>
            <w:r w:rsidR="000F5F9B">
              <w:rPr>
                <w:rStyle w:val="CoverText"/>
              </w:rPr>
              <w:t>workshop</w:t>
            </w:r>
            <w:r w:rsidRPr="004A51CC">
              <w:rPr>
                <w:rStyle w:val="CoverText"/>
              </w:rPr>
              <w:t xml:space="preserve"> covers the following topics:</w:t>
            </w:r>
          </w:p>
          <w:p w:rsidR="00AA7EEF" w:rsidRPr="001A2F1F" w:rsidRDefault="001A2F1F" w:rsidP="004A51CC">
            <w:pPr>
              <w:pStyle w:val="CoverBullets"/>
              <w:rPr>
                <w:szCs w:val="72"/>
              </w:rPr>
            </w:pPr>
            <w:r>
              <w:rPr>
                <w:szCs w:val="32"/>
              </w:rPr>
              <w:t>Introduction to the Moodle Environment</w:t>
            </w:r>
          </w:p>
          <w:p w:rsidR="001A2F1F" w:rsidRPr="001A2F1F" w:rsidRDefault="00B71678" w:rsidP="004A51CC">
            <w:pPr>
              <w:pStyle w:val="CoverBullets"/>
              <w:rPr>
                <w:szCs w:val="72"/>
              </w:rPr>
            </w:pPr>
            <w:r>
              <w:rPr>
                <w:szCs w:val="72"/>
              </w:rPr>
              <w:t>Creating a Moodle A</w:t>
            </w:r>
            <w:r w:rsidR="001A2F1F">
              <w:rPr>
                <w:szCs w:val="72"/>
              </w:rPr>
              <w:t xml:space="preserve">ccount </w:t>
            </w:r>
          </w:p>
          <w:p w:rsidR="001A2F1F" w:rsidRDefault="00B71678" w:rsidP="004A51CC">
            <w:pPr>
              <w:pStyle w:val="CoverBullets"/>
              <w:rPr>
                <w:szCs w:val="72"/>
              </w:rPr>
            </w:pPr>
            <w:r>
              <w:rPr>
                <w:szCs w:val="72"/>
              </w:rPr>
              <w:t>Exploring Moodle E</w:t>
            </w:r>
            <w:r w:rsidR="001A2F1F">
              <w:rPr>
                <w:szCs w:val="72"/>
              </w:rPr>
              <w:t>lements</w:t>
            </w:r>
          </w:p>
          <w:p w:rsidR="001A2F1F" w:rsidRDefault="001A2F1F" w:rsidP="001A2F1F">
            <w:pPr>
              <w:pStyle w:val="CoverBullets"/>
              <w:rPr>
                <w:szCs w:val="72"/>
              </w:rPr>
            </w:pPr>
            <w:r>
              <w:rPr>
                <w:szCs w:val="72"/>
              </w:rPr>
              <w:t>Moodle Activities</w:t>
            </w:r>
          </w:p>
          <w:p w:rsidR="009264C5" w:rsidRDefault="00B71678" w:rsidP="009264C5">
            <w:pPr>
              <w:pStyle w:val="CoverBullets"/>
              <w:ind w:left="2160"/>
              <w:rPr>
                <w:szCs w:val="72"/>
              </w:rPr>
            </w:pPr>
            <w:r>
              <w:rPr>
                <w:szCs w:val="72"/>
              </w:rPr>
              <w:t>Edit S</w:t>
            </w:r>
            <w:r w:rsidR="009264C5">
              <w:rPr>
                <w:szCs w:val="72"/>
              </w:rPr>
              <w:t>ettings</w:t>
            </w:r>
            <w:r w:rsidR="00970799">
              <w:rPr>
                <w:szCs w:val="72"/>
              </w:rPr>
              <w:t xml:space="preserve"> (profile &amp; course)</w:t>
            </w:r>
          </w:p>
          <w:p w:rsidR="009264C5" w:rsidRDefault="00B71678" w:rsidP="009264C5">
            <w:pPr>
              <w:pStyle w:val="CoverBullets"/>
              <w:ind w:left="2160"/>
              <w:rPr>
                <w:szCs w:val="72"/>
              </w:rPr>
            </w:pPr>
            <w:r>
              <w:rPr>
                <w:szCs w:val="72"/>
              </w:rPr>
              <w:t>Uploading F</w:t>
            </w:r>
            <w:r w:rsidR="009264C5">
              <w:rPr>
                <w:szCs w:val="72"/>
              </w:rPr>
              <w:t>iles to Moodle</w:t>
            </w:r>
          </w:p>
          <w:p w:rsidR="000E6028" w:rsidRDefault="00B71678" w:rsidP="009264C5">
            <w:pPr>
              <w:pStyle w:val="CoverBullets"/>
              <w:ind w:left="2160"/>
              <w:rPr>
                <w:szCs w:val="72"/>
              </w:rPr>
            </w:pPr>
            <w:r>
              <w:rPr>
                <w:szCs w:val="72"/>
              </w:rPr>
              <w:t>Linking to F</w:t>
            </w:r>
            <w:r w:rsidR="000E6028">
              <w:rPr>
                <w:szCs w:val="72"/>
              </w:rPr>
              <w:t xml:space="preserve">iles and </w:t>
            </w:r>
            <w:r w:rsidR="00B35B23">
              <w:rPr>
                <w:szCs w:val="72"/>
              </w:rPr>
              <w:t>Web</w:t>
            </w:r>
            <w:r>
              <w:rPr>
                <w:szCs w:val="72"/>
              </w:rPr>
              <w:t xml:space="preserve"> P</w:t>
            </w:r>
            <w:r w:rsidR="000E6028">
              <w:rPr>
                <w:szCs w:val="72"/>
              </w:rPr>
              <w:t>ages</w:t>
            </w:r>
          </w:p>
          <w:p w:rsidR="006B5EF1" w:rsidRDefault="006B5EF1" w:rsidP="009264C5">
            <w:pPr>
              <w:pStyle w:val="CoverBullets"/>
              <w:ind w:left="2160"/>
              <w:rPr>
                <w:szCs w:val="72"/>
              </w:rPr>
            </w:pPr>
            <w:r>
              <w:rPr>
                <w:szCs w:val="72"/>
              </w:rPr>
              <w:t>Adding Blocks</w:t>
            </w:r>
          </w:p>
          <w:p w:rsidR="006B5EF1" w:rsidRDefault="00B71678" w:rsidP="006B5EF1">
            <w:pPr>
              <w:pStyle w:val="CoverBullets"/>
              <w:ind w:left="2160"/>
              <w:rPr>
                <w:szCs w:val="72"/>
              </w:rPr>
            </w:pPr>
            <w:r>
              <w:rPr>
                <w:szCs w:val="72"/>
              </w:rPr>
              <w:t>Create a Choice A</w:t>
            </w:r>
            <w:r w:rsidR="001A2F1F">
              <w:rPr>
                <w:szCs w:val="72"/>
              </w:rPr>
              <w:t>ctivity</w:t>
            </w:r>
            <w:r w:rsidR="006B5EF1">
              <w:rPr>
                <w:szCs w:val="72"/>
              </w:rPr>
              <w:t xml:space="preserve"> </w:t>
            </w:r>
          </w:p>
          <w:p w:rsidR="001A2F1F" w:rsidRPr="006B5EF1" w:rsidRDefault="006B5EF1" w:rsidP="001A2F1F">
            <w:pPr>
              <w:pStyle w:val="CoverBullets"/>
              <w:ind w:left="2160"/>
              <w:rPr>
                <w:szCs w:val="72"/>
              </w:rPr>
            </w:pPr>
            <w:r w:rsidRPr="006B5EF1">
              <w:rPr>
                <w:szCs w:val="72"/>
              </w:rPr>
              <w:t>Using Forums</w:t>
            </w:r>
          </w:p>
          <w:p w:rsidR="00712F28" w:rsidRDefault="00B71678" w:rsidP="001A2F1F">
            <w:pPr>
              <w:pStyle w:val="CoverBullets"/>
              <w:ind w:left="2160"/>
              <w:rPr>
                <w:szCs w:val="72"/>
              </w:rPr>
            </w:pPr>
            <w:r>
              <w:rPr>
                <w:szCs w:val="72"/>
              </w:rPr>
              <w:t>Create a Simple Q</w:t>
            </w:r>
            <w:r w:rsidR="00712F28">
              <w:rPr>
                <w:szCs w:val="72"/>
              </w:rPr>
              <w:t>uiz</w:t>
            </w:r>
          </w:p>
          <w:p w:rsidR="00AA0AB2" w:rsidRPr="001A2F1F" w:rsidRDefault="00AA0AB2" w:rsidP="00AA0AB2">
            <w:pPr>
              <w:pStyle w:val="CoverBullets"/>
              <w:ind w:left="2232"/>
              <w:rPr>
                <w:szCs w:val="72"/>
              </w:rPr>
            </w:pPr>
            <w:r>
              <w:rPr>
                <w:szCs w:val="72"/>
              </w:rPr>
              <w:t>Messaging in Moodle</w:t>
            </w:r>
          </w:p>
          <w:p w:rsidR="001A2F1F" w:rsidRDefault="0059240D" w:rsidP="001A2F1F">
            <w:pPr>
              <w:pStyle w:val="CoverBullets"/>
              <w:rPr>
                <w:szCs w:val="72"/>
              </w:rPr>
            </w:pPr>
            <w:r>
              <w:rPr>
                <w:szCs w:val="72"/>
              </w:rPr>
              <w:t>Practice and Exploration on Your O</w:t>
            </w:r>
            <w:r w:rsidR="001A2F1F">
              <w:rPr>
                <w:szCs w:val="72"/>
              </w:rPr>
              <w:t>wn</w:t>
            </w:r>
          </w:p>
          <w:p w:rsidR="001A2F1F" w:rsidRDefault="0059240D" w:rsidP="001A2F1F">
            <w:pPr>
              <w:pStyle w:val="CoverBullets"/>
              <w:rPr>
                <w:szCs w:val="72"/>
              </w:rPr>
            </w:pPr>
            <w:r>
              <w:rPr>
                <w:szCs w:val="72"/>
              </w:rPr>
              <w:t>Workshop E</w:t>
            </w:r>
            <w:r w:rsidR="001A2F1F">
              <w:rPr>
                <w:szCs w:val="72"/>
              </w:rPr>
              <w:t>valuation</w:t>
            </w:r>
          </w:p>
        </w:tc>
      </w:tr>
    </w:tbl>
    <w:p w:rsidR="00AA7EEF" w:rsidRDefault="00AA7EEF">
      <w:pPr>
        <w:sectPr w:rsidR="00AA7EEF">
          <w:headerReference w:type="default" r:id="rId10"/>
          <w:footerReference w:type="default" r:id="rId11"/>
          <w:pgSz w:w="12240" w:h="15840" w:code="1"/>
          <w:pgMar w:top="1080" w:right="1080" w:bottom="720" w:left="1080" w:header="720" w:footer="720" w:gutter="0"/>
          <w:cols w:space="720"/>
          <w:docGrid w:linePitch="360"/>
        </w:sectPr>
      </w:pPr>
      <w:bookmarkStart w:id="0" w:name="_GoBack"/>
      <w:bookmarkEnd w:id="0"/>
    </w:p>
    <w:p w:rsidR="00AA7EEF" w:rsidRDefault="009B3C32" w:rsidP="006C3707">
      <w:pPr>
        <w:sectPr w:rsidR="00AA7EEF">
          <w:headerReference w:type="default" r:id="rId12"/>
          <w:footerReference w:type="default" r:id="rId13"/>
          <w:pgSz w:w="12240" w:h="15840" w:code="1"/>
          <w:pgMar w:top="1080" w:right="1080" w:bottom="720" w:left="1080" w:header="720" w:footer="720" w:gutter="0"/>
          <w:cols w:space="720"/>
          <w:docGrid w:linePitch="360"/>
        </w:sectPr>
      </w:pPr>
      <w:r>
        <w:rPr>
          <w:noProof/>
        </w:rPr>
        <w:lastRenderedPageBreak/>
        <w:drawing>
          <wp:inline distT="0" distB="0" distL="0" distR="0" wp14:anchorId="6AE727E0" wp14:editId="40F19E28">
            <wp:extent cx="6400800" cy="1022985"/>
            <wp:effectExtent l="0" t="0" r="0" b="5715"/>
            <wp:docPr id="1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6400800" cy="1022985"/>
                    </a:xfrm>
                    <a:prstGeom prst="rect">
                      <a:avLst/>
                    </a:prstGeom>
                    <a:noFill/>
                    <a:ln w="9525">
                      <a:noFill/>
                      <a:miter lim="800000"/>
                      <a:headEnd/>
                      <a:tailEnd/>
                    </a:ln>
                  </pic:spPr>
                </pic:pic>
              </a:graphicData>
            </a:graphic>
          </wp:inline>
        </w:drawing>
      </w:r>
    </w:p>
    <w:p w:rsidR="00AA7EEF" w:rsidRDefault="00AA7EEF" w:rsidP="00614565">
      <w:pPr>
        <w:pStyle w:val="TOCTitle"/>
      </w:pPr>
      <w:r>
        <w:lastRenderedPageBreak/>
        <w:t>Table of Contents</w:t>
      </w:r>
    </w:p>
    <w:p w:rsidR="00B752F0" w:rsidRDefault="00D9081E">
      <w:pPr>
        <w:pStyle w:val="TOC1"/>
        <w:tabs>
          <w:tab w:val="right" w:leader="dot" w:pos="10070"/>
        </w:tabs>
        <w:rPr>
          <w:rFonts w:asciiTheme="minorHAnsi" w:eastAsiaTheme="minorEastAsia" w:hAnsiTheme="minorHAnsi" w:cstheme="minorBidi"/>
          <w:noProof/>
          <w:sz w:val="22"/>
          <w:szCs w:val="22"/>
        </w:rPr>
      </w:pPr>
      <w:r>
        <w:fldChar w:fldCharType="begin"/>
      </w:r>
      <w:r w:rsidR="00AA7EEF">
        <w:instrText xml:space="preserve"> TOC \o "1-3" \h \z </w:instrText>
      </w:r>
      <w:r>
        <w:fldChar w:fldCharType="separate"/>
      </w:r>
      <w:hyperlink w:anchor="_Toc349569498" w:history="1">
        <w:r w:rsidR="00B752F0" w:rsidRPr="00F87D08">
          <w:rPr>
            <w:rStyle w:val="Hyperlink"/>
            <w:noProof/>
          </w:rPr>
          <w:t>Introduction to Moodle</w:t>
        </w:r>
        <w:r w:rsidR="00B752F0">
          <w:rPr>
            <w:noProof/>
            <w:webHidden/>
          </w:rPr>
          <w:tab/>
        </w:r>
        <w:r w:rsidR="00B752F0">
          <w:rPr>
            <w:noProof/>
            <w:webHidden/>
          </w:rPr>
          <w:fldChar w:fldCharType="begin"/>
        </w:r>
        <w:r w:rsidR="00B752F0">
          <w:rPr>
            <w:noProof/>
            <w:webHidden/>
          </w:rPr>
          <w:instrText xml:space="preserve"> PAGEREF _Toc349569498 \h </w:instrText>
        </w:r>
        <w:r w:rsidR="00B752F0">
          <w:rPr>
            <w:noProof/>
            <w:webHidden/>
          </w:rPr>
        </w:r>
        <w:r w:rsidR="00B752F0">
          <w:rPr>
            <w:noProof/>
            <w:webHidden/>
          </w:rPr>
          <w:fldChar w:fldCharType="separate"/>
        </w:r>
        <w:r w:rsidR="00B752F0">
          <w:rPr>
            <w:noProof/>
            <w:webHidden/>
          </w:rPr>
          <w:t>1</w:t>
        </w:r>
        <w:r w:rsidR="00B752F0">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499" w:history="1">
        <w:r w:rsidRPr="00F87D08">
          <w:rPr>
            <w:rStyle w:val="Hyperlink"/>
            <w:noProof/>
          </w:rPr>
          <w:t>Getting Started: Creating an Account</w:t>
        </w:r>
        <w:r>
          <w:rPr>
            <w:noProof/>
            <w:webHidden/>
          </w:rPr>
          <w:tab/>
        </w:r>
        <w:r>
          <w:rPr>
            <w:noProof/>
            <w:webHidden/>
          </w:rPr>
          <w:fldChar w:fldCharType="begin"/>
        </w:r>
        <w:r>
          <w:rPr>
            <w:noProof/>
            <w:webHidden/>
          </w:rPr>
          <w:instrText xml:space="preserve"> PAGEREF _Toc349569499 \h </w:instrText>
        </w:r>
        <w:r>
          <w:rPr>
            <w:noProof/>
            <w:webHidden/>
          </w:rPr>
        </w:r>
        <w:r>
          <w:rPr>
            <w:noProof/>
            <w:webHidden/>
          </w:rPr>
          <w:fldChar w:fldCharType="separate"/>
        </w:r>
        <w:r>
          <w:rPr>
            <w:noProof/>
            <w:webHidden/>
          </w:rPr>
          <w:t>1</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00" w:history="1">
        <w:r w:rsidRPr="00F87D08">
          <w:rPr>
            <w:rStyle w:val="Hyperlink"/>
            <w:noProof/>
          </w:rPr>
          <w:t>Navigation</w:t>
        </w:r>
        <w:r>
          <w:rPr>
            <w:noProof/>
            <w:webHidden/>
          </w:rPr>
          <w:tab/>
        </w:r>
        <w:r>
          <w:rPr>
            <w:noProof/>
            <w:webHidden/>
          </w:rPr>
          <w:fldChar w:fldCharType="begin"/>
        </w:r>
        <w:r>
          <w:rPr>
            <w:noProof/>
            <w:webHidden/>
          </w:rPr>
          <w:instrText xml:space="preserve"> PAGEREF _Toc349569500 \h </w:instrText>
        </w:r>
        <w:r>
          <w:rPr>
            <w:noProof/>
            <w:webHidden/>
          </w:rPr>
        </w:r>
        <w:r>
          <w:rPr>
            <w:noProof/>
            <w:webHidden/>
          </w:rPr>
          <w:fldChar w:fldCharType="separate"/>
        </w:r>
        <w:r>
          <w:rPr>
            <w:noProof/>
            <w:webHidden/>
          </w:rPr>
          <w:t>2</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01" w:history="1">
        <w:r w:rsidRPr="00F87D08">
          <w:rPr>
            <w:rStyle w:val="Hyperlink"/>
            <w:noProof/>
          </w:rPr>
          <w:t>Exploring the Moodle Interface</w:t>
        </w:r>
        <w:r>
          <w:rPr>
            <w:noProof/>
            <w:webHidden/>
          </w:rPr>
          <w:tab/>
        </w:r>
        <w:r>
          <w:rPr>
            <w:noProof/>
            <w:webHidden/>
          </w:rPr>
          <w:fldChar w:fldCharType="begin"/>
        </w:r>
        <w:r>
          <w:rPr>
            <w:noProof/>
            <w:webHidden/>
          </w:rPr>
          <w:instrText xml:space="preserve"> PAGEREF _Toc349569501 \h </w:instrText>
        </w:r>
        <w:r>
          <w:rPr>
            <w:noProof/>
            <w:webHidden/>
          </w:rPr>
        </w:r>
        <w:r>
          <w:rPr>
            <w:noProof/>
            <w:webHidden/>
          </w:rPr>
          <w:fldChar w:fldCharType="separate"/>
        </w:r>
        <w:r>
          <w:rPr>
            <w:noProof/>
            <w:webHidden/>
          </w:rPr>
          <w:t>4</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02" w:history="1">
        <w:r w:rsidRPr="00F87D08">
          <w:rPr>
            <w:rStyle w:val="Hyperlink"/>
            <w:noProof/>
          </w:rPr>
          <w:t>Moodle Editing Icons</w:t>
        </w:r>
        <w:r>
          <w:rPr>
            <w:noProof/>
            <w:webHidden/>
          </w:rPr>
          <w:tab/>
        </w:r>
        <w:r>
          <w:rPr>
            <w:noProof/>
            <w:webHidden/>
          </w:rPr>
          <w:fldChar w:fldCharType="begin"/>
        </w:r>
        <w:r>
          <w:rPr>
            <w:noProof/>
            <w:webHidden/>
          </w:rPr>
          <w:instrText xml:space="preserve"> PAGEREF _Toc349569502 \h </w:instrText>
        </w:r>
        <w:r>
          <w:rPr>
            <w:noProof/>
            <w:webHidden/>
          </w:rPr>
        </w:r>
        <w:r>
          <w:rPr>
            <w:noProof/>
            <w:webHidden/>
          </w:rPr>
          <w:fldChar w:fldCharType="separate"/>
        </w:r>
        <w:r>
          <w:rPr>
            <w:noProof/>
            <w:webHidden/>
          </w:rPr>
          <w:t>4</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03" w:history="1">
        <w:r w:rsidRPr="00F87D08">
          <w:rPr>
            <w:rStyle w:val="Hyperlink"/>
            <w:noProof/>
          </w:rPr>
          <w:t>Editing a Course Section</w:t>
        </w:r>
        <w:r>
          <w:rPr>
            <w:noProof/>
            <w:webHidden/>
          </w:rPr>
          <w:tab/>
        </w:r>
        <w:r>
          <w:rPr>
            <w:noProof/>
            <w:webHidden/>
          </w:rPr>
          <w:fldChar w:fldCharType="begin"/>
        </w:r>
        <w:r>
          <w:rPr>
            <w:noProof/>
            <w:webHidden/>
          </w:rPr>
          <w:instrText xml:space="preserve"> PAGEREF _Toc349569503 \h </w:instrText>
        </w:r>
        <w:r>
          <w:rPr>
            <w:noProof/>
            <w:webHidden/>
          </w:rPr>
        </w:r>
        <w:r>
          <w:rPr>
            <w:noProof/>
            <w:webHidden/>
          </w:rPr>
          <w:fldChar w:fldCharType="separate"/>
        </w:r>
        <w:r>
          <w:rPr>
            <w:noProof/>
            <w:webHidden/>
          </w:rPr>
          <w:t>7</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04" w:history="1">
        <w:r w:rsidRPr="00F87D08">
          <w:rPr>
            <w:rStyle w:val="Hyperlink"/>
            <w:noProof/>
          </w:rPr>
          <w:t>The Activity Chooser</w:t>
        </w:r>
        <w:r>
          <w:rPr>
            <w:noProof/>
            <w:webHidden/>
          </w:rPr>
          <w:tab/>
        </w:r>
        <w:r>
          <w:rPr>
            <w:noProof/>
            <w:webHidden/>
          </w:rPr>
          <w:fldChar w:fldCharType="begin"/>
        </w:r>
        <w:r>
          <w:rPr>
            <w:noProof/>
            <w:webHidden/>
          </w:rPr>
          <w:instrText xml:space="preserve"> PAGEREF _Toc349569504 \h </w:instrText>
        </w:r>
        <w:r>
          <w:rPr>
            <w:noProof/>
            <w:webHidden/>
          </w:rPr>
        </w:r>
        <w:r>
          <w:rPr>
            <w:noProof/>
            <w:webHidden/>
          </w:rPr>
          <w:fldChar w:fldCharType="separate"/>
        </w:r>
        <w:r>
          <w:rPr>
            <w:noProof/>
            <w:webHidden/>
          </w:rPr>
          <w:t>7</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05" w:history="1">
        <w:r w:rsidRPr="00F87D08">
          <w:rPr>
            <w:rStyle w:val="Hyperlink"/>
            <w:noProof/>
          </w:rPr>
          <w:t>Adding Activity Modules</w:t>
        </w:r>
        <w:r>
          <w:rPr>
            <w:noProof/>
            <w:webHidden/>
          </w:rPr>
          <w:tab/>
        </w:r>
        <w:r>
          <w:rPr>
            <w:noProof/>
            <w:webHidden/>
          </w:rPr>
          <w:fldChar w:fldCharType="begin"/>
        </w:r>
        <w:r>
          <w:rPr>
            <w:noProof/>
            <w:webHidden/>
          </w:rPr>
          <w:instrText xml:space="preserve"> PAGEREF _Toc349569505 \h </w:instrText>
        </w:r>
        <w:r>
          <w:rPr>
            <w:noProof/>
            <w:webHidden/>
          </w:rPr>
        </w:r>
        <w:r>
          <w:rPr>
            <w:noProof/>
            <w:webHidden/>
          </w:rPr>
          <w:fldChar w:fldCharType="separate"/>
        </w:r>
        <w:r>
          <w:rPr>
            <w:noProof/>
            <w:webHidden/>
          </w:rPr>
          <w:t>8</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06" w:history="1">
        <w:r w:rsidRPr="00F87D08">
          <w:rPr>
            <w:rStyle w:val="Hyperlink"/>
            <w:noProof/>
          </w:rPr>
          <w:t>Adding Resources</w:t>
        </w:r>
        <w:r>
          <w:rPr>
            <w:noProof/>
            <w:webHidden/>
          </w:rPr>
          <w:tab/>
        </w:r>
        <w:r>
          <w:rPr>
            <w:noProof/>
            <w:webHidden/>
          </w:rPr>
          <w:fldChar w:fldCharType="begin"/>
        </w:r>
        <w:r>
          <w:rPr>
            <w:noProof/>
            <w:webHidden/>
          </w:rPr>
          <w:instrText xml:space="preserve"> PAGEREF _Toc349569506 \h </w:instrText>
        </w:r>
        <w:r>
          <w:rPr>
            <w:noProof/>
            <w:webHidden/>
          </w:rPr>
        </w:r>
        <w:r>
          <w:rPr>
            <w:noProof/>
            <w:webHidden/>
          </w:rPr>
          <w:fldChar w:fldCharType="separate"/>
        </w:r>
        <w:r>
          <w:rPr>
            <w:noProof/>
            <w:webHidden/>
          </w:rPr>
          <w:t>8</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07" w:history="1">
        <w:r w:rsidRPr="00F87D08">
          <w:rPr>
            <w:rStyle w:val="Hyperlink"/>
            <w:noProof/>
          </w:rPr>
          <w:t>Adding Blocks</w:t>
        </w:r>
        <w:r>
          <w:rPr>
            <w:noProof/>
            <w:webHidden/>
          </w:rPr>
          <w:tab/>
        </w:r>
        <w:r>
          <w:rPr>
            <w:noProof/>
            <w:webHidden/>
          </w:rPr>
          <w:fldChar w:fldCharType="begin"/>
        </w:r>
        <w:r>
          <w:rPr>
            <w:noProof/>
            <w:webHidden/>
          </w:rPr>
          <w:instrText xml:space="preserve"> PAGEREF _Toc349569507 \h </w:instrText>
        </w:r>
        <w:r>
          <w:rPr>
            <w:noProof/>
            <w:webHidden/>
          </w:rPr>
        </w:r>
        <w:r>
          <w:rPr>
            <w:noProof/>
            <w:webHidden/>
          </w:rPr>
          <w:fldChar w:fldCharType="separate"/>
        </w:r>
        <w:r>
          <w:rPr>
            <w:noProof/>
            <w:webHidden/>
          </w:rPr>
          <w:t>9</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08" w:history="1">
        <w:r w:rsidRPr="00F87D08">
          <w:rPr>
            <w:rStyle w:val="Hyperlink"/>
            <w:noProof/>
          </w:rPr>
          <w:t>Moodle Practice</w:t>
        </w:r>
        <w:r>
          <w:rPr>
            <w:noProof/>
            <w:webHidden/>
          </w:rPr>
          <w:tab/>
        </w:r>
        <w:r>
          <w:rPr>
            <w:noProof/>
            <w:webHidden/>
          </w:rPr>
          <w:fldChar w:fldCharType="begin"/>
        </w:r>
        <w:r>
          <w:rPr>
            <w:noProof/>
            <w:webHidden/>
          </w:rPr>
          <w:instrText xml:space="preserve"> PAGEREF _Toc349569508 \h </w:instrText>
        </w:r>
        <w:r>
          <w:rPr>
            <w:noProof/>
            <w:webHidden/>
          </w:rPr>
        </w:r>
        <w:r>
          <w:rPr>
            <w:noProof/>
            <w:webHidden/>
          </w:rPr>
          <w:fldChar w:fldCharType="separate"/>
        </w:r>
        <w:r>
          <w:rPr>
            <w:noProof/>
            <w:webHidden/>
          </w:rPr>
          <w:t>9</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09" w:history="1">
        <w:r w:rsidRPr="00F87D08">
          <w:rPr>
            <w:rStyle w:val="Hyperlink"/>
            <w:noProof/>
          </w:rPr>
          <w:t>Exercise #1 Editing Your Profile</w:t>
        </w:r>
        <w:r>
          <w:rPr>
            <w:noProof/>
            <w:webHidden/>
          </w:rPr>
          <w:tab/>
        </w:r>
        <w:r>
          <w:rPr>
            <w:noProof/>
            <w:webHidden/>
          </w:rPr>
          <w:fldChar w:fldCharType="begin"/>
        </w:r>
        <w:r>
          <w:rPr>
            <w:noProof/>
            <w:webHidden/>
          </w:rPr>
          <w:instrText xml:space="preserve"> PAGEREF _Toc349569509 \h </w:instrText>
        </w:r>
        <w:r>
          <w:rPr>
            <w:noProof/>
            <w:webHidden/>
          </w:rPr>
        </w:r>
        <w:r>
          <w:rPr>
            <w:noProof/>
            <w:webHidden/>
          </w:rPr>
          <w:fldChar w:fldCharType="separate"/>
        </w:r>
        <w:r>
          <w:rPr>
            <w:noProof/>
            <w:webHidden/>
          </w:rPr>
          <w:t>10</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0" w:history="1">
        <w:r w:rsidRPr="00F87D08">
          <w:rPr>
            <w:rStyle w:val="Hyperlink"/>
            <w:noProof/>
          </w:rPr>
          <w:t>Exercise #1A Uploading Your Photo</w:t>
        </w:r>
        <w:r>
          <w:rPr>
            <w:noProof/>
            <w:webHidden/>
          </w:rPr>
          <w:tab/>
        </w:r>
        <w:r>
          <w:rPr>
            <w:noProof/>
            <w:webHidden/>
          </w:rPr>
          <w:fldChar w:fldCharType="begin"/>
        </w:r>
        <w:r>
          <w:rPr>
            <w:noProof/>
            <w:webHidden/>
          </w:rPr>
          <w:instrText xml:space="preserve"> PAGEREF _Toc349569510 \h </w:instrText>
        </w:r>
        <w:r>
          <w:rPr>
            <w:noProof/>
            <w:webHidden/>
          </w:rPr>
        </w:r>
        <w:r>
          <w:rPr>
            <w:noProof/>
            <w:webHidden/>
          </w:rPr>
          <w:fldChar w:fldCharType="separate"/>
        </w:r>
        <w:r>
          <w:rPr>
            <w:noProof/>
            <w:webHidden/>
          </w:rPr>
          <w:t>12</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1" w:history="1">
        <w:r w:rsidRPr="00F87D08">
          <w:rPr>
            <w:rStyle w:val="Hyperlink"/>
            <w:noProof/>
          </w:rPr>
          <w:t>Exercise #2 Add a Custom Welcome Message</w:t>
        </w:r>
        <w:r>
          <w:rPr>
            <w:noProof/>
            <w:webHidden/>
          </w:rPr>
          <w:tab/>
        </w:r>
        <w:r>
          <w:rPr>
            <w:noProof/>
            <w:webHidden/>
          </w:rPr>
          <w:fldChar w:fldCharType="begin"/>
        </w:r>
        <w:r>
          <w:rPr>
            <w:noProof/>
            <w:webHidden/>
          </w:rPr>
          <w:instrText xml:space="preserve"> PAGEREF _Toc349569511 \h </w:instrText>
        </w:r>
        <w:r>
          <w:rPr>
            <w:noProof/>
            <w:webHidden/>
          </w:rPr>
        </w:r>
        <w:r>
          <w:rPr>
            <w:noProof/>
            <w:webHidden/>
          </w:rPr>
          <w:fldChar w:fldCharType="separate"/>
        </w:r>
        <w:r>
          <w:rPr>
            <w:noProof/>
            <w:webHidden/>
          </w:rPr>
          <w:t>14</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2" w:history="1">
        <w:r w:rsidRPr="00F87D08">
          <w:rPr>
            <w:rStyle w:val="Hyperlink"/>
            <w:noProof/>
          </w:rPr>
          <w:t>Exercise #3 Edit Your Course Settings</w:t>
        </w:r>
        <w:r>
          <w:rPr>
            <w:noProof/>
            <w:webHidden/>
          </w:rPr>
          <w:tab/>
        </w:r>
        <w:r>
          <w:rPr>
            <w:noProof/>
            <w:webHidden/>
          </w:rPr>
          <w:fldChar w:fldCharType="begin"/>
        </w:r>
        <w:r>
          <w:rPr>
            <w:noProof/>
            <w:webHidden/>
          </w:rPr>
          <w:instrText xml:space="preserve"> PAGEREF _Toc349569512 \h </w:instrText>
        </w:r>
        <w:r>
          <w:rPr>
            <w:noProof/>
            <w:webHidden/>
          </w:rPr>
        </w:r>
        <w:r>
          <w:rPr>
            <w:noProof/>
            <w:webHidden/>
          </w:rPr>
          <w:fldChar w:fldCharType="separate"/>
        </w:r>
        <w:r>
          <w:rPr>
            <w:noProof/>
            <w:webHidden/>
          </w:rPr>
          <w:t>15</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3" w:history="1">
        <w:r w:rsidRPr="00F87D08">
          <w:rPr>
            <w:rStyle w:val="Hyperlink"/>
            <w:noProof/>
          </w:rPr>
          <w:t>Exercise #3A Edit Your Zero Week/Topic Class Block</w:t>
        </w:r>
        <w:r>
          <w:rPr>
            <w:noProof/>
            <w:webHidden/>
          </w:rPr>
          <w:tab/>
        </w:r>
        <w:r>
          <w:rPr>
            <w:noProof/>
            <w:webHidden/>
          </w:rPr>
          <w:fldChar w:fldCharType="begin"/>
        </w:r>
        <w:r>
          <w:rPr>
            <w:noProof/>
            <w:webHidden/>
          </w:rPr>
          <w:instrText xml:space="preserve"> PAGEREF _Toc349569513 \h </w:instrText>
        </w:r>
        <w:r>
          <w:rPr>
            <w:noProof/>
            <w:webHidden/>
          </w:rPr>
        </w:r>
        <w:r>
          <w:rPr>
            <w:noProof/>
            <w:webHidden/>
          </w:rPr>
          <w:fldChar w:fldCharType="separate"/>
        </w:r>
        <w:r>
          <w:rPr>
            <w:noProof/>
            <w:webHidden/>
          </w:rPr>
          <w:t>17</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4" w:history="1">
        <w:r w:rsidRPr="00F87D08">
          <w:rPr>
            <w:rStyle w:val="Hyperlink"/>
            <w:noProof/>
          </w:rPr>
          <w:t>Exercise #4 Upload Files to your My Private Files</w:t>
        </w:r>
        <w:r>
          <w:rPr>
            <w:noProof/>
            <w:webHidden/>
          </w:rPr>
          <w:tab/>
        </w:r>
        <w:r>
          <w:rPr>
            <w:noProof/>
            <w:webHidden/>
          </w:rPr>
          <w:fldChar w:fldCharType="begin"/>
        </w:r>
        <w:r>
          <w:rPr>
            <w:noProof/>
            <w:webHidden/>
          </w:rPr>
          <w:instrText xml:space="preserve"> PAGEREF _Toc349569514 \h </w:instrText>
        </w:r>
        <w:r>
          <w:rPr>
            <w:noProof/>
            <w:webHidden/>
          </w:rPr>
        </w:r>
        <w:r>
          <w:rPr>
            <w:noProof/>
            <w:webHidden/>
          </w:rPr>
          <w:fldChar w:fldCharType="separate"/>
        </w:r>
        <w:r>
          <w:rPr>
            <w:noProof/>
            <w:webHidden/>
          </w:rPr>
          <w:t>18</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5" w:history="1">
        <w:r w:rsidRPr="00F87D08">
          <w:rPr>
            <w:rStyle w:val="Hyperlink"/>
            <w:noProof/>
          </w:rPr>
          <w:t>Exercise #4A Linking to Files (Resources)</w:t>
        </w:r>
        <w:r>
          <w:rPr>
            <w:noProof/>
            <w:webHidden/>
          </w:rPr>
          <w:tab/>
        </w:r>
        <w:r>
          <w:rPr>
            <w:noProof/>
            <w:webHidden/>
          </w:rPr>
          <w:fldChar w:fldCharType="begin"/>
        </w:r>
        <w:r>
          <w:rPr>
            <w:noProof/>
            <w:webHidden/>
          </w:rPr>
          <w:instrText xml:space="preserve"> PAGEREF _Toc349569515 \h </w:instrText>
        </w:r>
        <w:r>
          <w:rPr>
            <w:noProof/>
            <w:webHidden/>
          </w:rPr>
        </w:r>
        <w:r>
          <w:rPr>
            <w:noProof/>
            <w:webHidden/>
          </w:rPr>
          <w:fldChar w:fldCharType="separate"/>
        </w:r>
        <w:r>
          <w:rPr>
            <w:noProof/>
            <w:webHidden/>
          </w:rPr>
          <w:t>20</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6" w:history="1">
        <w:r w:rsidRPr="00F87D08">
          <w:rPr>
            <w:rStyle w:val="Hyperlink"/>
            <w:noProof/>
          </w:rPr>
          <w:t>Exercise #4B Linking to a Web Page</w:t>
        </w:r>
        <w:r>
          <w:rPr>
            <w:noProof/>
            <w:webHidden/>
          </w:rPr>
          <w:tab/>
        </w:r>
        <w:r>
          <w:rPr>
            <w:noProof/>
            <w:webHidden/>
          </w:rPr>
          <w:fldChar w:fldCharType="begin"/>
        </w:r>
        <w:r>
          <w:rPr>
            <w:noProof/>
            <w:webHidden/>
          </w:rPr>
          <w:instrText xml:space="preserve"> PAGEREF _Toc349569516 \h </w:instrText>
        </w:r>
        <w:r>
          <w:rPr>
            <w:noProof/>
            <w:webHidden/>
          </w:rPr>
        </w:r>
        <w:r>
          <w:rPr>
            <w:noProof/>
            <w:webHidden/>
          </w:rPr>
          <w:fldChar w:fldCharType="separate"/>
        </w:r>
        <w:r>
          <w:rPr>
            <w:noProof/>
            <w:webHidden/>
          </w:rPr>
          <w:t>21</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7" w:history="1">
        <w:r w:rsidRPr="00F87D08">
          <w:rPr>
            <w:rStyle w:val="Hyperlink"/>
            <w:noProof/>
          </w:rPr>
          <w:t>Exercise #5: Adding Blocks to Your Course</w:t>
        </w:r>
        <w:r>
          <w:rPr>
            <w:noProof/>
            <w:webHidden/>
          </w:rPr>
          <w:tab/>
        </w:r>
        <w:r>
          <w:rPr>
            <w:noProof/>
            <w:webHidden/>
          </w:rPr>
          <w:fldChar w:fldCharType="begin"/>
        </w:r>
        <w:r>
          <w:rPr>
            <w:noProof/>
            <w:webHidden/>
          </w:rPr>
          <w:instrText xml:space="preserve"> PAGEREF _Toc349569517 \h </w:instrText>
        </w:r>
        <w:r>
          <w:rPr>
            <w:noProof/>
            <w:webHidden/>
          </w:rPr>
        </w:r>
        <w:r>
          <w:rPr>
            <w:noProof/>
            <w:webHidden/>
          </w:rPr>
          <w:fldChar w:fldCharType="separate"/>
        </w:r>
        <w:r>
          <w:rPr>
            <w:noProof/>
            <w:webHidden/>
          </w:rPr>
          <w:t>22</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8" w:history="1">
        <w:r w:rsidRPr="00F87D08">
          <w:rPr>
            <w:rStyle w:val="Hyperlink"/>
            <w:noProof/>
          </w:rPr>
          <w:t>Exercise #6 Create an Assignment</w:t>
        </w:r>
        <w:r>
          <w:rPr>
            <w:noProof/>
            <w:webHidden/>
          </w:rPr>
          <w:tab/>
        </w:r>
        <w:r>
          <w:rPr>
            <w:noProof/>
            <w:webHidden/>
          </w:rPr>
          <w:fldChar w:fldCharType="begin"/>
        </w:r>
        <w:r>
          <w:rPr>
            <w:noProof/>
            <w:webHidden/>
          </w:rPr>
          <w:instrText xml:space="preserve"> PAGEREF _Toc349569518 \h </w:instrText>
        </w:r>
        <w:r>
          <w:rPr>
            <w:noProof/>
            <w:webHidden/>
          </w:rPr>
        </w:r>
        <w:r>
          <w:rPr>
            <w:noProof/>
            <w:webHidden/>
          </w:rPr>
          <w:fldChar w:fldCharType="separate"/>
        </w:r>
        <w:r>
          <w:rPr>
            <w:noProof/>
            <w:webHidden/>
          </w:rPr>
          <w:t>25</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19" w:history="1">
        <w:r w:rsidRPr="00F87D08">
          <w:rPr>
            <w:rStyle w:val="Hyperlink"/>
            <w:noProof/>
          </w:rPr>
          <w:t>Exercise #7 Creating and Using Forums</w:t>
        </w:r>
        <w:r>
          <w:rPr>
            <w:noProof/>
            <w:webHidden/>
          </w:rPr>
          <w:tab/>
        </w:r>
        <w:r>
          <w:rPr>
            <w:noProof/>
            <w:webHidden/>
          </w:rPr>
          <w:fldChar w:fldCharType="begin"/>
        </w:r>
        <w:r>
          <w:rPr>
            <w:noProof/>
            <w:webHidden/>
          </w:rPr>
          <w:instrText xml:space="preserve"> PAGEREF _Toc349569519 \h </w:instrText>
        </w:r>
        <w:r>
          <w:rPr>
            <w:noProof/>
            <w:webHidden/>
          </w:rPr>
        </w:r>
        <w:r>
          <w:rPr>
            <w:noProof/>
            <w:webHidden/>
          </w:rPr>
          <w:fldChar w:fldCharType="separate"/>
        </w:r>
        <w:r>
          <w:rPr>
            <w:noProof/>
            <w:webHidden/>
          </w:rPr>
          <w:t>27</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0" w:history="1">
        <w:r w:rsidRPr="00F87D08">
          <w:rPr>
            <w:rStyle w:val="Hyperlink"/>
            <w:noProof/>
          </w:rPr>
          <w:t>Exercise #8 Optional: Creating Simple Quizzes</w:t>
        </w:r>
        <w:r>
          <w:rPr>
            <w:noProof/>
            <w:webHidden/>
          </w:rPr>
          <w:tab/>
        </w:r>
        <w:r>
          <w:rPr>
            <w:noProof/>
            <w:webHidden/>
          </w:rPr>
          <w:fldChar w:fldCharType="begin"/>
        </w:r>
        <w:r>
          <w:rPr>
            <w:noProof/>
            <w:webHidden/>
          </w:rPr>
          <w:instrText xml:space="preserve"> PAGEREF _Toc349569520 \h </w:instrText>
        </w:r>
        <w:r>
          <w:rPr>
            <w:noProof/>
            <w:webHidden/>
          </w:rPr>
        </w:r>
        <w:r>
          <w:rPr>
            <w:noProof/>
            <w:webHidden/>
          </w:rPr>
          <w:fldChar w:fldCharType="separate"/>
        </w:r>
        <w:r>
          <w:rPr>
            <w:noProof/>
            <w:webHidden/>
          </w:rPr>
          <w:t>29</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1" w:history="1">
        <w:r w:rsidRPr="00F87D08">
          <w:rPr>
            <w:rStyle w:val="Hyperlink"/>
            <w:noProof/>
          </w:rPr>
          <w:t>Exercise #9 Optional: Uploading and Linking to Multimedia Files</w:t>
        </w:r>
        <w:r>
          <w:rPr>
            <w:noProof/>
            <w:webHidden/>
          </w:rPr>
          <w:tab/>
        </w:r>
        <w:r>
          <w:rPr>
            <w:noProof/>
            <w:webHidden/>
          </w:rPr>
          <w:fldChar w:fldCharType="begin"/>
        </w:r>
        <w:r>
          <w:rPr>
            <w:noProof/>
            <w:webHidden/>
          </w:rPr>
          <w:instrText xml:space="preserve"> PAGEREF _Toc349569521 \h </w:instrText>
        </w:r>
        <w:r>
          <w:rPr>
            <w:noProof/>
            <w:webHidden/>
          </w:rPr>
        </w:r>
        <w:r>
          <w:rPr>
            <w:noProof/>
            <w:webHidden/>
          </w:rPr>
          <w:fldChar w:fldCharType="separate"/>
        </w:r>
        <w:r>
          <w:rPr>
            <w:noProof/>
            <w:webHidden/>
          </w:rPr>
          <w:t>38</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2" w:history="1">
        <w:r w:rsidRPr="00F87D08">
          <w:rPr>
            <w:rStyle w:val="Hyperlink"/>
            <w:noProof/>
          </w:rPr>
          <w:t>Exercise #10 Optional: Creating a Choice Activity</w:t>
        </w:r>
        <w:r>
          <w:rPr>
            <w:noProof/>
            <w:webHidden/>
          </w:rPr>
          <w:tab/>
        </w:r>
        <w:r>
          <w:rPr>
            <w:noProof/>
            <w:webHidden/>
          </w:rPr>
          <w:fldChar w:fldCharType="begin"/>
        </w:r>
        <w:r>
          <w:rPr>
            <w:noProof/>
            <w:webHidden/>
          </w:rPr>
          <w:instrText xml:space="preserve"> PAGEREF _Toc349569522 \h </w:instrText>
        </w:r>
        <w:r>
          <w:rPr>
            <w:noProof/>
            <w:webHidden/>
          </w:rPr>
        </w:r>
        <w:r>
          <w:rPr>
            <w:noProof/>
            <w:webHidden/>
          </w:rPr>
          <w:fldChar w:fldCharType="separate"/>
        </w:r>
        <w:r>
          <w:rPr>
            <w:noProof/>
            <w:webHidden/>
          </w:rPr>
          <w:t>39</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23" w:history="1">
        <w:r w:rsidRPr="00F87D08">
          <w:rPr>
            <w:rStyle w:val="Hyperlink"/>
            <w:noProof/>
          </w:rPr>
          <w:t>Communicating within Moodle</w:t>
        </w:r>
        <w:r>
          <w:rPr>
            <w:noProof/>
            <w:webHidden/>
          </w:rPr>
          <w:tab/>
        </w:r>
        <w:r>
          <w:rPr>
            <w:noProof/>
            <w:webHidden/>
          </w:rPr>
          <w:fldChar w:fldCharType="begin"/>
        </w:r>
        <w:r>
          <w:rPr>
            <w:noProof/>
            <w:webHidden/>
          </w:rPr>
          <w:instrText xml:space="preserve"> PAGEREF _Toc349569523 \h </w:instrText>
        </w:r>
        <w:r>
          <w:rPr>
            <w:noProof/>
            <w:webHidden/>
          </w:rPr>
        </w:r>
        <w:r>
          <w:rPr>
            <w:noProof/>
            <w:webHidden/>
          </w:rPr>
          <w:fldChar w:fldCharType="separate"/>
        </w:r>
        <w:r>
          <w:rPr>
            <w:noProof/>
            <w:webHidden/>
          </w:rPr>
          <w:t>41</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4" w:history="1">
        <w:r w:rsidRPr="00F87D08">
          <w:rPr>
            <w:rStyle w:val="Hyperlink"/>
            <w:noProof/>
          </w:rPr>
          <w:t>Messaging in Moodle</w:t>
        </w:r>
        <w:r>
          <w:rPr>
            <w:noProof/>
            <w:webHidden/>
          </w:rPr>
          <w:tab/>
        </w:r>
        <w:r>
          <w:rPr>
            <w:noProof/>
            <w:webHidden/>
          </w:rPr>
          <w:fldChar w:fldCharType="begin"/>
        </w:r>
        <w:r>
          <w:rPr>
            <w:noProof/>
            <w:webHidden/>
          </w:rPr>
          <w:instrText xml:space="preserve"> PAGEREF _Toc349569524 \h </w:instrText>
        </w:r>
        <w:r>
          <w:rPr>
            <w:noProof/>
            <w:webHidden/>
          </w:rPr>
        </w:r>
        <w:r>
          <w:rPr>
            <w:noProof/>
            <w:webHidden/>
          </w:rPr>
          <w:fldChar w:fldCharType="separate"/>
        </w:r>
        <w:r>
          <w:rPr>
            <w:noProof/>
            <w:webHidden/>
          </w:rPr>
          <w:t>41</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5" w:history="1">
        <w:r w:rsidRPr="00F87D08">
          <w:rPr>
            <w:rStyle w:val="Hyperlink"/>
            <w:noProof/>
          </w:rPr>
          <w:t>Messaging Exercise #1</w:t>
        </w:r>
        <w:r>
          <w:rPr>
            <w:noProof/>
            <w:webHidden/>
          </w:rPr>
          <w:tab/>
        </w:r>
        <w:r>
          <w:rPr>
            <w:noProof/>
            <w:webHidden/>
          </w:rPr>
          <w:fldChar w:fldCharType="begin"/>
        </w:r>
        <w:r>
          <w:rPr>
            <w:noProof/>
            <w:webHidden/>
          </w:rPr>
          <w:instrText xml:space="preserve"> PAGEREF _Toc349569525 \h </w:instrText>
        </w:r>
        <w:r>
          <w:rPr>
            <w:noProof/>
            <w:webHidden/>
          </w:rPr>
        </w:r>
        <w:r>
          <w:rPr>
            <w:noProof/>
            <w:webHidden/>
          </w:rPr>
          <w:fldChar w:fldCharType="separate"/>
        </w:r>
        <w:r>
          <w:rPr>
            <w:noProof/>
            <w:webHidden/>
          </w:rPr>
          <w:t>44</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26" w:history="1">
        <w:r w:rsidRPr="00F87D08">
          <w:rPr>
            <w:rStyle w:val="Hyperlink"/>
            <w:noProof/>
          </w:rPr>
          <w:t>Copyright and Privacy Considerations</w:t>
        </w:r>
        <w:r>
          <w:rPr>
            <w:noProof/>
            <w:webHidden/>
          </w:rPr>
          <w:tab/>
        </w:r>
        <w:r>
          <w:rPr>
            <w:noProof/>
            <w:webHidden/>
          </w:rPr>
          <w:fldChar w:fldCharType="begin"/>
        </w:r>
        <w:r>
          <w:rPr>
            <w:noProof/>
            <w:webHidden/>
          </w:rPr>
          <w:instrText xml:space="preserve"> PAGEREF _Toc349569526 \h </w:instrText>
        </w:r>
        <w:r>
          <w:rPr>
            <w:noProof/>
            <w:webHidden/>
          </w:rPr>
        </w:r>
        <w:r>
          <w:rPr>
            <w:noProof/>
            <w:webHidden/>
          </w:rPr>
          <w:fldChar w:fldCharType="separate"/>
        </w:r>
        <w:r>
          <w:rPr>
            <w:noProof/>
            <w:webHidden/>
          </w:rPr>
          <w:t>45</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27" w:history="1">
        <w:r w:rsidRPr="00F87D08">
          <w:rPr>
            <w:rStyle w:val="Hyperlink"/>
            <w:noProof/>
          </w:rPr>
          <w:t>OTAN Support</w:t>
        </w:r>
        <w:r>
          <w:rPr>
            <w:noProof/>
            <w:webHidden/>
          </w:rPr>
          <w:tab/>
        </w:r>
        <w:r>
          <w:rPr>
            <w:noProof/>
            <w:webHidden/>
          </w:rPr>
          <w:fldChar w:fldCharType="begin"/>
        </w:r>
        <w:r>
          <w:rPr>
            <w:noProof/>
            <w:webHidden/>
          </w:rPr>
          <w:instrText xml:space="preserve"> PAGEREF _Toc349569527 \h </w:instrText>
        </w:r>
        <w:r>
          <w:rPr>
            <w:noProof/>
            <w:webHidden/>
          </w:rPr>
        </w:r>
        <w:r>
          <w:rPr>
            <w:noProof/>
            <w:webHidden/>
          </w:rPr>
          <w:fldChar w:fldCharType="separate"/>
        </w:r>
        <w:r>
          <w:rPr>
            <w:noProof/>
            <w:webHidden/>
          </w:rPr>
          <w:t>45</w:t>
        </w:r>
        <w:r>
          <w:rPr>
            <w:noProof/>
            <w:webHidden/>
          </w:rPr>
          <w:fldChar w:fldCharType="end"/>
        </w:r>
      </w:hyperlink>
    </w:p>
    <w:p w:rsidR="00B752F0" w:rsidRDefault="00B752F0">
      <w:pPr>
        <w:pStyle w:val="TOC1"/>
        <w:tabs>
          <w:tab w:val="right" w:leader="dot" w:pos="10070"/>
        </w:tabs>
        <w:rPr>
          <w:rFonts w:asciiTheme="minorHAnsi" w:eastAsiaTheme="minorEastAsia" w:hAnsiTheme="minorHAnsi" w:cstheme="minorBidi"/>
          <w:noProof/>
          <w:sz w:val="22"/>
          <w:szCs w:val="22"/>
        </w:rPr>
      </w:pPr>
      <w:hyperlink w:anchor="_Toc349569528" w:history="1">
        <w:r w:rsidRPr="00F87D08">
          <w:rPr>
            <w:rStyle w:val="Hyperlink"/>
            <w:noProof/>
          </w:rPr>
          <w:t>On-line Evaluation</w:t>
        </w:r>
        <w:r>
          <w:rPr>
            <w:noProof/>
            <w:webHidden/>
          </w:rPr>
          <w:tab/>
        </w:r>
        <w:r>
          <w:rPr>
            <w:noProof/>
            <w:webHidden/>
          </w:rPr>
          <w:fldChar w:fldCharType="begin"/>
        </w:r>
        <w:r>
          <w:rPr>
            <w:noProof/>
            <w:webHidden/>
          </w:rPr>
          <w:instrText xml:space="preserve"> PAGEREF _Toc349569528 \h </w:instrText>
        </w:r>
        <w:r>
          <w:rPr>
            <w:noProof/>
            <w:webHidden/>
          </w:rPr>
        </w:r>
        <w:r>
          <w:rPr>
            <w:noProof/>
            <w:webHidden/>
          </w:rPr>
          <w:fldChar w:fldCharType="separate"/>
        </w:r>
        <w:r>
          <w:rPr>
            <w:noProof/>
            <w:webHidden/>
          </w:rPr>
          <w:t>45</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29" w:history="1">
        <w:r w:rsidRPr="00F87D08">
          <w:rPr>
            <w:rStyle w:val="Hyperlink"/>
            <w:noProof/>
          </w:rPr>
          <w:t>Your Workshop Evaluation</w:t>
        </w:r>
        <w:r>
          <w:rPr>
            <w:noProof/>
            <w:webHidden/>
          </w:rPr>
          <w:tab/>
        </w:r>
        <w:r>
          <w:rPr>
            <w:noProof/>
            <w:webHidden/>
          </w:rPr>
          <w:fldChar w:fldCharType="begin"/>
        </w:r>
        <w:r>
          <w:rPr>
            <w:noProof/>
            <w:webHidden/>
          </w:rPr>
          <w:instrText xml:space="preserve"> PAGEREF _Toc349569529 \h </w:instrText>
        </w:r>
        <w:r>
          <w:rPr>
            <w:noProof/>
            <w:webHidden/>
          </w:rPr>
        </w:r>
        <w:r>
          <w:rPr>
            <w:noProof/>
            <w:webHidden/>
          </w:rPr>
          <w:fldChar w:fldCharType="separate"/>
        </w:r>
        <w:r>
          <w:rPr>
            <w:noProof/>
            <w:webHidden/>
          </w:rPr>
          <w:t>45</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30" w:history="1">
        <w:r w:rsidRPr="00F87D08">
          <w:rPr>
            <w:rStyle w:val="Hyperlink"/>
            <w:noProof/>
          </w:rPr>
          <w:t>Appendix A – Creating Your Moodle 2.3 Account</w:t>
        </w:r>
        <w:r>
          <w:rPr>
            <w:noProof/>
            <w:webHidden/>
          </w:rPr>
          <w:tab/>
        </w:r>
        <w:r>
          <w:rPr>
            <w:noProof/>
            <w:webHidden/>
          </w:rPr>
          <w:fldChar w:fldCharType="begin"/>
        </w:r>
        <w:r>
          <w:rPr>
            <w:noProof/>
            <w:webHidden/>
          </w:rPr>
          <w:instrText xml:space="preserve"> PAGEREF _Toc349569530 \h </w:instrText>
        </w:r>
        <w:r>
          <w:rPr>
            <w:noProof/>
            <w:webHidden/>
          </w:rPr>
        </w:r>
        <w:r>
          <w:rPr>
            <w:noProof/>
            <w:webHidden/>
          </w:rPr>
          <w:fldChar w:fldCharType="separate"/>
        </w:r>
        <w:r>
          <w:rPr>
            <w:noProof/>
            <w:webHidden/>
          </w:rPr>
          <w:t>46</w:t>
        </w:r>
        <w:r>
          <w:rPr>
            <w:noProof/>
            <w:webHidden/>
          </w:rPr>
          <w:fldChar w:fldCharType="end"/>
        </w:r>
      </w:hyperlink>
    </w:p>
    <w:p w:rsidR="00B752F0" w:rsidRDefault="00B752F0">
      <w:pPr>
        <w:pStyle w:val="TOC2"/>
        <w:tabs>
          <w:tab w:val="right" w:leader="dot" w:pos="10070"/>
        </w:tabs>
        <w:rPr>
          <w:rFonts w:asciiTheme="minorHAnsi" w:eastAsiaTheme="minorEastAsia" w:hAnsiTheme="minorHAnsi" w:cstheme="minorBidi"/>
          <w:noProof/>
          <w:sz w:val="22"/>
          <w:szCs w:val="22"/>
        </w:rPr>
      </w:pPr>
      <w:hyperlink w:anchor="_Toc349569531" w:history="1">
        <w:r w:rsidRPr="00F87D08">
          <w:rPr>
            <w:rStyle w:val="Hyperlink"/>
            <w:noProof/>
          </w:rPr>
          <w:t>Appendix B Logging into Your OTAN Moodle 2.3 Course</w:t>
        </w:r>
        <w:r>
          <w:rPr>
            <w:noProof/>
            <w:webHidden/>
          </w:rPr>
          <w:tab/>
        </w:r>
        <w:r>
          <w:rPr>
            <w:noProof/>
            <w:webHidden/>
          </w:rPr>
          <w:fldChar w:fldCharType="begin"/>
        </w:r>
        <w:r>
          <w:rPr>
            <w:noProof/>
            <w:webHidden/>
          </w:rPr>
          <w:instrText xml:space="preserve"> PAGEREF _Toc349569531 \h </w:instrText>
        </w:r>
        <w:r>
          <w:rPr>
            <w:noProof/>
            <w:webHidden/>
          </w:rPr>
        </w:r>
        <w:r>
          <w:rPr>
            <w:noProof/>
            <w:webHidden/>
          </w:rPr>
          <w:fldChar w:fldCharType="separate"/>
        </w:r>
        <w:r>
          <w:rPr>
            <w:noProof/>
            <w:webHidden/>
          </w:rPr>
          <w:t>47</w:t>
        </w:r>
        <w:r>
          <w:rPr>
            <w:noProof/>
            <w:webHidden/>
          </w:rPr>
          <w:fldChar w:fldCharType="end"/>
        </w:r>
      </w:hyperlink>
    </w:p>
    <w:p w:rsidR="00AA7EEF" w:rsidRDefault="00D9081E">
      <w:pPr>
        <w:pStyle w:val="TOC3"/>
      </w:pPr>
      <w:r>
        <w:fldChar w:fldCharType="end"/>
      </w:r>
    </w:p>
    <w:p w:rsidR="00AA7EEF" w:rsidRDefault="00AA7EEF" w:rsidP="004A51CC">
      <w:pPr>
        <w:sectPr w:rsidR="00AA7EEF">
          <w:headerReference w:type="default" r:id="rId15"/>
          <w:footerReference w:type="default" r:id="rId16"/>
          <w:pgSz w:w="12240" w:h="15840" w:code="1"/>
          <w:pgMar w:top="1080" w:right="1080" w:bottom="720" w:left="1080" w:header="720" w:footer="720" w:gutter="0"/>
          <w:pgNumType w:fmt="lowerRoman" w:start="1"/>
          <w:cols w:space="720"/>
          <w:docGrid w:linePitch="360"/>
        </w:sectPr>
      </w:pPr>
    </w:p>
    <w:p w:rsidR="009B6495" w:rsidRDefault="00EF2526" w:rsidP="00AE5E64">
      <w:r>
        <w:rPr>
          <w:noProof/>
        </w:rPr>
        <w:lastRenderedPageBreak/>
        <mc:AlternateContent>
          <mc:Choice Requires="wps">
            <w:drawing>
              <wp:anchor distT="0" distB="0" distL="114300" distR="114300" simplePos="0" relativeHeight="251713536" behindDoc="0" locked="0" layoutInCell="1" allowOverlap="1" wp14:anchorId="41A9561E" wp14:editId="185988CE">
                <wp:simplePos x="0" y="0"/>
                <wp:positionH relativeFrom="column">
                  <wp:posOffset>1129030</wp:posOffset>
                </wp:positionH>
                <wp:positionV relativeFrom="paragraph">
                  <wp:posOffset>70237</wp:posOffset>
                </wp:positionV>
                <wp:extent cx="456565" cy="896620"/>
                <wp:effectExtent l="0" t="0" r="0" b="5080"/>
                <wp:wrapNone/>
                <wp:docPr id="208" name="Text Box 208"/>
                <wp:cNvGraphicFramePr/>
                <a:graphic xmlns:a="http://schemas.openxmlformats.org/drawingml/2006/main">
                  <a:graphicData uri="http://schemas.microsoft.com/office/word/2010/wordprocessingShape">
                    <wps:wsp>
                      <wps:cNvSpPr txBox="1"/>
                      <wps:spPr>
                        <a:xfrm>
                          <a:off x="0" y="0"/>
                          <a:ext cx="456565" cy="896620"/>
                        </a:xfrm>
                        <a:prstGeom prst="rect">
                          <a:avLst/>
                        </a:prstGeom>
                        <a:noFill/>
                        <a:ln>
                          <a:noFill/>
                        </a:ln>
                        <a:effectLst/>
                      </wps:spPr>
                      <wps:txbx>
                        <w:txbxContent>
                          <w:p w:rsidR="00B752F0" w:rsidRPr="00EF2526" w:rsidRDefault="00B752F0" w:rsidP="00EF2526">
                            <w:pPr>
                              <w:jc w:val="center"/>
                              <w:rPr>
                                <w:rFonts w:eastAsiaTheme="minorHAnsi"/>
                                <w:b/>
                                <w:noProof/>
                                <w:sz w:val="68"/>
                                <w:szCs w:val="68"/>
                                <w14:textOutline w14:w="5270" w14:cap="flat" w14:cmpd="sng" w14:algn="ctr">
                                  <w14:solidFill>
                                    <w14:schemeClr w14:val="accent1">
                                      <w14:shade w14:val="88000"/>
                                      <w14:satMod w14:val="110000"/>
                                    </w14:schemeClr>
                                  </w14:solidFill>
                                  <w14:prstDash w14:val="solid"/>
                                  <w14:round/>
                                </w14:textOutline>
                              </w:rPr>
                            </w:pPr>
                            <w:r w:rsidRPr="00EF2526">
                              <w:rPr>
                                <w:b/>
                                <w:noProof/>
                                <w:sz w:val="68"/>
                                <w:szCs w:val="68"/>
                                <w14:textOutline w14:w="5270" w14:cap="flat" w14:cmpd="sng" w14:algn="ctr">
                                  <w14:solidFill>
                                    <w14:schemeClr w14:val="accent1">
                                      <w14:shade w14:val="88000"/>
                                      <w14:satMod w14:val="110000"/>
                                    </w14:schemeClr>
                                  </w14:solidFill>
                                  <w14:prstDash w14:val="solid"/>
                                  <w14:round/>
                                </w14:textOutline>
                              </w:rPr>
                              <w:t>http://adultedcourses.org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1A9561E" id="_x0000_t202" coordsize="21600,21600" o:spt="202" path="m,l,21600r21600,l21600,xe">
                <v:stroke joinstyle="miter"/>
                <v:path gradientshapeok="t" o:connecttype="rect"/>
              </v:shapetype>
              <v:shape id="Text Box 208" o:spid="_x0000_s1026" type="#_x0000_t202" style="position:absolute;left:0;text-align:left;margin-left:88.9pt;margin-top:5.55pt;width:35.95pt;height:70.6pt;z-index:251713536;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" filled="f" stroked="f">
                <v:textbox style="mso-fit-shape-to-text:t">
                  <w:txbxContent>
                    <w:p w:rsidR="00B752F0" w:rsidRPr="00EF2526" w:rsidRDefault="00B752F0" w:rsidP="00EF2526">
                      <w:pPr>
                        <w:jc w:val="center"/>
                        <w:rPr>
                          <w:rFonts w:eastAsiaTheme="minorHAnsi"/>
                          <w:b/>
                          <w:noProof/>
                          <w:sz w:val="68"/>
                          <w:szCs w:val="68"/>
                          <w14:textOutline w14:w="5270" w14:cap="flat" w14:cmpd="sng" w14:algn="ctr">
                            <w14:solidFill>
                              <w14:schemeClr w14:val="accent1">
                                <w14:shade w14:val="88000"/>
                                <w14:satMod w14:val="110000"/>
                              </w14:schemeClr>
                            </w14:solidFill>
                            <w14:prstDash w14:val="solid"/>
                            <w14:round/>
                          </w14:textOutline>
                        </w:rPr>
                      </w:pPr>
                      <w:r w:rsidRPr="00EF2526">
                        <w:rPr>
                          <w:b/>
                          <w:noProof/>
                          <w:sz w:val="68"/>
                          <w:szCs w:val="68"/>
                          <w14:textOutline w14:w="5270" w14:cap="flat" w14:cmpd="sng" w14:algn="ctr">
                            <w14:solidFill>
                              <w14:schemeClr w14:val="accent1">
                                <w14:shade w14:val="88000"/>
                                <w14:satMod w14:val="110000"/>
                              </w14:schemeClr>
                            </w14:solidFill>
                            <w14:prstDash w14:val="solid"/>
                            <w14:round/>
                          </w14:textOutline>
                        </w:rPr>
                        <w:t>http://adultedcourses.org</w:t>
                      </w:r>
                    </w:p>
                  </w:txbxContent>
                </v:textbox>
              </v:shape>
            </w:pict>
          </mc:Fallback>
        </mc:AlternateContent>
      </w:r>
      <w:r w:rsidR="00DD0FAF">
        <w:rPr>
          <w:noProof/>
        </w:rPr>
        <w:drawing>
          <wp:inline distT="0" distB="0" distL="0" distR="0" wp14:anchorId="4F5624FC" wp14:editId="36D5C312">
            <wp:extent cx="1242060" cy="87376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42060" cy="873760"/>
                    </a:xfrm>
                    <a:prstGeom prst="rect">
                      <a:avLst/>
                    </a:prstGeom>
                    <a:noFill/>
                    <a:ln>
                      <a:noFill/>
                    </a:ln>
                  </pic:spPr>
                </pic:pic>
              </a:graphicData>
            </a:graphic>
          </wp:inline>
        </w:drawing>
      </w:r>
    </w:p>
    <w:p w:rsidR="00AA7EEF" w:rsidRDefault="009B6495" w:rsidP="00F564C8">
      <w:pPr>
        <w:pStyle w:val="Heading1"/>
      </w:pPr>
      <w:bookmarkStart w:id="1" w:name="_Toc349569498"/>
      <w:r>
        <w:t>Introduction to Moodle</w:t>
      </w:r>
      <w:bookmarkEnd w:id="1"/>
    </w:p>
    <w:p w:rsidR="00AB64D1" w:rsidRDefault="00AB64D1" w:rsidP="00AB64D1">
      <w:r>
        <w:t xml:space="preserve">Moodle is a course management software package for producing and managing Internet-based courses. It is an ongoing project designed to support a social constructionist framework of education. Moodle is provided freely as </w:t>
      </w:r>
      <w:r>
        <w:rPr>
          <w:i/>
        </w:rPr>
        <w:t>Open Source</w:t>
      </w:r>
      <w:r>
        <w:t xml:space="preserve"> software. Basically, this means Moodle is copyrighted, but you have additional freedoms. You are allowed to copy, use and modify Moodle provided you agree to: </w:t>
      </w:r>
      <w:r>
        <w:rPr>
          <w:b/>
        </w:rPr>
        <w:t xml:space="preserve">provide the source to others; not modify or remove the original license and copyrights, </w:t>
      </w:r>
      <w:r>
        <w:t>and</w:t>
      </w:r>
      <w:r>
        <w:rPr>
          <w:b/>
        </w:rPr>
        <w:t xml:space="preserve"> apply this same license to any derivative work</w:t>
      </w:r>
      <w:r>
        <w:t xml:space="preserve">. (Reference: </w:t>
      </w:r>
      <w:hyperlink r:id="rId18" w:history="1">
        <w:r w:rsidRPr="006C3021">
          <w:rPr>
            <w:rStyle w:val="Hyperlink"/>
          </w:rPr>
          <w:t>http://docs.moodle.org/en/About_Moodle</w:t>
        </w:r>
      </w:hyperlink>
      <w:r>
        <w:t xml:space="preserve">) </w:t>
      </w:r>
    </w:p>
    <w:p w:rsidR="009B6495" w:rsidRDefault="009B6495" w:rsidP="00F564C8">
      <w:pPr>
        <w:pStyle w:val="Heading1"/>
        <w:rPr>
          <w:kern w:val="0"/>
        </w:rPr>
      </w:pPr>
      <w:bookmarkStart w:id="2" w:name="_Toc349569499"/>
      <w:r>
        <w:rPr>
          <w:kern w:val="0"/>
        </w:rPr>
        <w:t>Getting Started</w:t>
      </w:r>
      <w:r w:rsidR="00E10E42">
        <w:rPr>
          <w:kern w:val="0"/>
        </w:rPr>
        <w:t>:</w:t>
      </w:r>
      <w:r>
        <w:rPr>
          <w:kern w:val="0"/>
        </w:rPr>
        <w:t xml:space="preserve"> Creating an Account</w:t>
      </w:r>
      <w:bookmarkEnd w:id="2"/>
    </w:p>
    <w:p w:rsidR="00AB64D1" w:rsidRDefault="00AB64D1" w:rsidP="00AB64D1">
      <w:r>
        <w:t>Congratulations on your decision to establish an online presence within the adult education field in California. OTAN is hosting Moodle as a Course Management System for you to use for free. Due to significant interest and activity generated on this platform, OTAN will continue to provide this service to WIA funded adult education schools.</w:t>
      </w:r>
    </w:p>
    <w:p w:rsidR="00AA0AB2" w:rsidRDefault="00AB64D1" w:rsidP="00C65AEB">
      <w:pPr>
        <w:jc w:val="left"/>
      </w:pPr>
      <w:r>
        <w:t xml:space="preserve">In order to receive your own course, OTAN requires you to participate in a basic Moodle training either through a face-to-face workshop or one of our online workshops. Normally, you would need to create a new account </w:t>
      </w:r>
      <w:r w:rsidRPr="006B4EC9">
        <w:t>before</w:t>
      </w:r>
      <w:r>
        <w:t xml:space="preserve"> the actual workshop. In order to save time, your account (username and password) has been created for you, based on your OTAN profile name and e-mail address, and a course shell has been assigned to you. You can change your Moodle e-mail address and password in your Moodle profile.</w:t>
      </w:r>
      <w:r w:rsidR="00647F72">
        <w:t xml:space="preserve"> </w:t>
      </w:r>
      <w:r w:rsidR="009A4C10">
        <w:t>See Appendix</w:t>
      </w:r>
      <w:r w:rsidR="00AA0AB2">
        <w:t xml:space="preserve"> A</w:t>
      </w:r>
      <w:r w:rsidR="009A4C10">
        <w:t xml:space="preserve"> for directions on how to create an account. </w:t>
      </w:r>
      <w:r w:rsidR="00AA0AB2">
        <w:t xml:space="preserve">Appendix B contains directions for logging on to the server. Feel free to use these pages to help students create accounts and log on. </w:t>
      </w:r>
    </w:p>
    <w:p w:rsidR="00E909A1" w:rsidRDefault="00AB64D1" w:rsidP="00C65AEB">
      <w:pPr>
        <w:jc w:val="left"/>
      </w:pPr>
      <w:r>
        <w:t xml:space="preserve">To access the OTAN home page and your new course shell, go to </w:t>
      </w:r>
      <w:hyperlink r:id="rId19" w:history="1">
        <w:r w:rsidR="00677BA7" w:rsidRPr="002602E2">
          <w:rPr>
            <w:rStyle w:val="Hyperlink"/>
          </w:rPr>
          <w:t>http://adultedcourses.org/</w:t>
        </w:r>
      </w:hyperlink>
      <w:r w:rsidR="00677BA7">
        <w:t xml:space="preserve">. </w:t>
      </w:r>
      <w:r w:rsidRPr="00754A7C">
        <w:t xml:space="preserve">Your instructor </w:t>
      </w:r>
      <w:r>
        <w:t>will direct you to the training category.</w:t>
      </w:r>
    </w:p>
    <w:p w:rsidR="00E909A1" w:rsidRDefault="00C65AEB" w:rsidP="00AB64D1">
      <w:r>
        <w:rPr>
          <w:noProof/>
        </w:rPr>
        <w:drawing>
          <wp:inline distT="0" distB="0" distL="0" distR="0" wp14:anchorId="0E8E7345" wp14:editId="422EE504">
            <wp:extent cx="6424654" cy="185601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423001" cy="1855533"/>
                    </a:xfrm>
                    <a:prstGeom prst="rect">
                      <a:avLst/>
                    </a:prstGeom>
                  </pic:spPr>
                </pic:pic>
              </a:graphicData>
            </a:graphic>
          </wp:inline>
        </w:drawing>
      </w:r>
    </w:p>
    <w:p w:rsidR="00E909A1" w:rsidRDefault="00E909A1" w:rsidP="00AB64D1"/>
    <w:p w:rsidR="00AB64D1" w:rsidRDefault="00C65AEB" w:rsidP="00AB64D1">
      <w:r>
        <w:lastRenderedPageBreak/>
        <w:t>I</w:t>
      </w:r>
      <w:r w:rsidR="00AB64D1">
        <w:t xml:space="preserve">f you decide to keep your Moodle course shell after the training, </w:t>
      </w:r>
      <w:r w:rsidR="009A4C10">
        <w:t xml:space="preserve">send a request </w:t>
      </w:r>
      <w:r w:rsidR="00AB64D1">
        <w:t xml:space="preserve">e-mail </w:t>
      </w:r>
      <w:r w:rsidR="009A4C10">
        <w:t xml:space="preserve">to </w:t>
      </w:r>
      <w:hyperlink r:id="rId21" w:history="1">
        <w:r w:rsidR="009A4C10" w:rsidRPr="00B9787D">
          <w:rPr>
            <w:rStyle w:val="Hyperlink"/>
          </w:rPr>
          <w:t>support@otan.us</w:t>
        </w:r>
      </w:hyperlink>
      <w:r w:rsidR="009A4C10">
        <w:t xml:space="preserve"> with </w:t>
      </w:r>
      <w:r w:rsidR="00AB64D1">
        <w:t>the following information:</w:t>
      </w:r>
    </w:p>
    <w:p w:rsidR="00AB64D1" w:rsidRDefault="00AB64D1" w:rsidP="00AB64D1">
      <w:r>
        <w:t>1. Your current course location – which training category?</w:t>
      </w:r>
    </w:p>
    <w:p w:rsidR="00AB64D1" w:rsidRDefault="00AB64D1" w:rsidP="00AB64D1">
      <w:r>
        <w:t>2. Your current course name</w:t>
      </w:r>
    </w:p>
    <w:p w:rsidR="00AB64D1" w:rsidRDefault="00AB64D1" w:rsidP="00AB64D1">
      <w:r>
        <w:t>3. Your full name</w:t>
      </w:r>
    </w:p>
    <w:p w:rsidR="00AB64D1" w:rsidRDefault="00AB64D1" w:rsidP="00AB64D1">
      <w:r>
        <w:t xml:space="preserve">4.  Specify which category, for example, Valley Adult </w:t>
      </w:r>
      <w:r w:rsidR="00986E3D">
        <w:t>School;</w:t>
      </w:r>
      <w:r>
        <w:t xml:space="preserve"> </w:t>
      </w:r>
      <w:r w:rsidR="00647F72">
        <w:t xml:space="preserve">to which </w:t>
      </w:r>
      <w:r>
        <w:t>you want your course move</w:t>
      </w:r>
      <w:r w:rsidR="005832B2">
        <w:t>d</w:t>
      </w:r>
      <w:r>
        <w:t>.</w:t>
      </w:r>
    </w:p>
    <w:p w:rsidR="00AB64D1" w:rsidRDefault="00AB64D1" w:rsidP="00AB64D1">
      <w:r>
        <w:t>You must login to your course at least once every 120 days or the system wil</w:t>
      </w:r>
      <w:r w:rsidR="0060537B">
        <w:t xml:space="preserve">l remove you from your course. </w:t>
      </w:r>
      <w:r>
        <w:t>In this event, you will need to call</w:t>
      </w:r>
      <w:r w:rsidR="00C65AEB">
        <w:t xml:space="preserve"> or e-mail</w:t>
      </w:r>
      <w:r>
        <w:t xml:space="preserve"> OTAN </w:t>
      </w:r>
      <w:r w:rsidR="0060537B">
        <w:t>to be reinstated</w:t>
      </w:r>
      <w:r w:rsidR="00C65AEB">
        <w:t xml:space="preserve"> in your course.</w:t>
      </w:r>
      <w:r w:rsidR="0060537B">
        <w:t xml:space="preserve"> </w:t>
      </w:r>
      <w:r>
        <w:t>In addition, courses that are inactive for over one year will be deleted from the server.  If you would like to keep a copy of your course or move it to another server, OTAN staff can help you with this.</w:t>
      </w:r>
    </w:p>
    <w:p w:rsidR="00AB64D1" w:rsidRDefault="00AB64D1" w:rsidP="00AB64D1">
      <w:r>
        <w:t xml:space="preserve">You will be able to edit only your course. When you enroll in other courses with your Moodle username and password, you will be enrolled as a student or a guest. </w:t>
      </w:r>
      <w:r w:rsidR="005832B2">
        <w:t>If you enroll in another teacher’s course, it is recommended you notify the teacher of your enrollment.</w:t>
      </w:r>
    </w:p>
    <w:p w:rsidR="00AB64D1" w:rsidRDefault="00AB64D1" w:rsidP="00AB64D1">
      <w:r>
        <w:rPr>
          <w:b/>
          <w:i/>
        </w:rPr>
        <w:t xml:space="preserve">Please note: </w:t>
      </w:r>
      <w:r>
        <w:t xml:space="preserve">All students using your Moodle course must have an account. The only exception to this is if you set up your course for </w:t>
      </w:r>
      <w:r>
        <w:rPr>
          <w:i/>
        </w:rPr>
        <w:t>Guest</w:t>
      </w:r>
      <w:r>
        <w:t xml:space="preserve"> access. There are important considerations for either situation. If you are unsure, contact OTAN support for assistance.</w:t>
      </w:r>
    </w:p>
    <w:p w:rsidR="00157C4A" w:rsidRDefault="008B4899" w:rsidP="00157C4A">
      <w:pPr>
        <w:pStyle w:val="Heading1"/>
      </w:pPr>
      <w:bookmarkStart w:id="3" w:name="_Toc349569500"/>
      <w:r>
        <w:t>Navigation</w:t>
      </w:r>
      <w:bookmarkEnd w:id="3"/>
    </w:p>
    <w:p w:rsidR="006C0A0E" w:rsidRDefault="00BC49D8" w:rsidP="00AB64D1">
      <w:pPr>
        <w:rPr>
          <w:noProof/>
        </w:rPr>
      </w:pPr>
      <w:r>
        <w:rPr>
          <w:noProof/>
        </w:rPr>
        <w:drawing>
          <wp:anchor distT="0" distB="0" distL="114300" distR="114300" simplePos="0" relativeHeight="251683840" behindDoc="0" locked="0" layoutInCell="1" allowOverlap="1" wp14:anchorId="1B21953E" wp14:editId="726734CD">
            <wp:simplePos x="0" y="0"/>
            <wp:positionH relativeFrom="column">
              <wp:posOffset>2637790</wp:posOffset>
            </wp:positionH>
            <wp:positionV relativeFrom="page">
              <wp:posOffset>6558915</wp:posOffset>
            </wp:positionV>
            <wp:extent cx="1669415" cy="2660650"/>
            <wp:effectExtent l="19050" t="19050" r="26035" b="2540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1669415" cy="266065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6C0A0E">
        <w:rPr>
          <w:noProof/>
        </w:rPr>
        <w:drawing>
          <wp:anchor distT="0" distB="0" distL="114300" distR="114300" simplePos="0" relativeHeight="251685888" behindDoc="0" locked="0" layoutInCell="1" allowOverlap="1" wp14:anchorId="670123F2" wp14:editId="31CCDC06">
            <wp:simplePos x="0" y="0"/>
            <wp:positionH relativeFrom="column">
              <wp:posOffset>4811395</wp:posOffset>
            </wp:positionH>
            <wp:positionV relativeFrom="page">
              <wp:posOffset>6446520</wp:posOffset>
            </wp:positionV>
            <wp:extent cx="1589405" cy="2766695"/>
            <wp:effectExtent l="19050" t="19050" r="10795" b="1460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89405" cy="276669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553273">
        <w:t>The Navigation block shows you where you are and where you can go</w:t>
      </w:r>
      <w:r w:rsidR="004E5329">
        <w:t xml:space="preserve">. </w:t>
      </w:r>
      <w:r w:rsidR="00553273">
        <w:t xml:space="preserve">By expanding the choices </w:t>
      </w:r>
      <w:r w:rsidR="004E5329">
        <w:t>students and teachers</w:t>
      </w:r>
      <w:r w:rsidR="00553273">
        <w:t xml:space="preserve"> can quickly navi</w:t>
      </w:r>
      <w:r w:rsidR="004E5329">
        <w:t>gate throughout the Moodle site from any page as the navigation block is always visible. You can dock the block, or any block, to free up space.</w:t>
      </w:r>
      <w:r w:rsidR="006C0A0E" w:rsidRPr="006C0A0E">
        <w:rPr>
          <w:noProof/>
        </w:rPr>
        <w:t xml:space="preserve"> </w:t>
      </w:r>
    </w:p>
    <w:p w:rsidR="006C0A0E" w:rsidRDefault="006C0A0E" w:rsidP="00AB64D1"/>
    <w:p w:rsidR="00157C4A" w:rsidRDefault="006C0A0E" w:rsidP="00AB64D1">
      <w:r>
        <w:rPr>
          <w:noProof/>
        </w:rPr>
        <w:drawing>
          <wp:anchor distT="0" distB="0" distL="114300" distR="114300" simplePos="0" relativeHeight="251684864" behindDoc="0" locked="0" layoutInCell="1" allowOverlap="1" wp14:anchorId="22F4CEAB" wp14:editId="24A94DDD">
            <wp:simplePos x="0" y="0"/>
            <wp:positionH relativeFrom="column">
              <wp:posOffset>13335</wp:posOffset>
            </wp:positionH>
            <wp:positionV relativeFrom="page">
              <wp:posOffset>7115810</wp:posOffset>
            </wp:positionV>
            <wp:extent cx="2337435" cy="1203960"/>
            <wp:effectExtent l="19050" t="19050" r="24765" b="1524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337435" cy="120396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4E5329" w:rsidRPr="004E5329">
        <w:rPr>
          <w:noProof/>
        </w:rPr>
        <w:t xml:space="preserve"> </w:t>
      </w:r>
    </w:p>
    <w:p w:rsidR="00D41F6C" w:rsidRDefault="00D41F6C" w:rsidP="00AB64D1">
      <w:pPr>
        <w:rPr>
          <w:b/>
        </w:rPr>
      </w:pPr>
    </w:p>
    <w:p w:rsidR="00D41F6C" w:rsidRDefault="00D41F6C" w:rsidP="00AB64D1">
      <w:pPr>
        <w:rPr>
          <w:b/>
        </w:rPr>
      </w:pPr>
    </w:p>
    <w:p w:rsidR="004E5329" w:rsidRDefault="004E5329" w:rsidP="00AB64D1">
      <w:pPr>
        <w:rPr>
          <w:b/>
        </w:rPr>
      </w:pPr>
    </w:p>
    <w:p w:rsidR="004E5329" w:rsidRDefault="004E5329" w:rsidP="00AB64D1">
      <w:pPr>
        <w:rPr>
          <w:b/>
        </w:rPr>
      </w:pPr>
    </w:p>
    <w:p w:rsidR="004E5329" w:rsidRDefault="004E5329" w:rsidP="00AB64D1">
      <w:pPr>
        <w:rPr>
          <w:b/>
        </w:rPr>
      </w:pPr>
    </w:p>
    <w:p w:rsidR="00553273" w:rsidRDefault="00342299" w:rsidP="00AB64D1">
      <w:r w:rsidRPr="00996B70">
        <w:rPr>
          <w:b/>
        </w:rPr>
        <w:lastRenderedPageBreak/>
        <w:t>My Home</w:t>
      </w:r>
      <w:r>
        <w:t xml:space="preserve"> </w:t>
      </w:r>
      <w:r w:rsidR="00996B70">
        <w:t xml:space="preserve">has the list of courses </w:t>
      </w:r>
      <w:r w:rsidR="00D41F6C">
        <w:t>you</w:t>
      </w:r>
      <w:r w:rsidR="00996B70">
        <w:t xml:space="preserve"> are enrolled in and recently created work. You will also see blocks to access </w:t>
      </w:r>
      <w:r w:rsidR="00996B70" w:rsidRPr="00996B70">
        <w:rPr>
          <w:b/>
        </w:rPr>
        <w:t>My Private Files</w:t>
      </w:r>
      <w:r w:rsidR="00996B70">
        <w:t xml:space="preserve"> and see who’s online in </w:t>
      </w:r>
      <w:r w:rsidR="00996B70" w:rsidRPr="00996B70">
        <w:rPr>
          <w:b/>
        </w:rPr>
        <w:t>Online Users</w:t>
      </w:r>
      <w:r w:rsidR="00A435DD">
        <w:t>, and you may add additional blocks to personalize your My Home.</w:t>
      </w:r>
    </w:p>
    <w:p w:rsidR="003B2527" w:rsidRDefault="00A435DD" w:rsidP="008C418C">
      <w:pPr>
        <w:rPr>
          <w:b/>
        </w:rPr>
      </w:pPr>
      <w:r>
        <w:rPr>
          <w:noProof/>
        </w:rPr>
        <w:drawing>
          <wp:inline distT="0" distB="0" distL="0" distR="0">
            <wp:extent cx="6400800" cy="3108960"/>
            <wp:effectExtent l="19050" t="19050" r="19050" b="15240"/>
            <wp:docPr id="54" name="Picture 54" descr="C:\Users\broy\AppData\Local\Temp\SNAGHTMLdd0f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oy\AppData\Local\Temp\SNAGHTMLdd0f7e.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24195"/>
                    <a:stretch/>
                  </pic:blipFill>
                  <pic:spPr bwMode="auto">
                    <a:xfrm>
                      <a:off x="0" y="0"/>
                      <a:ext cx="6400800" cy="310896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8C418C" w:rsidRDefault="003B2527" w:rsidP="008C418C">
      <w:r>
        <w:rPr>
          <w:b/>
        </w:rPr>
        <w:t>S</w:t>
      </w:r>
      <w:r w:rsidR="008C418C" w:rsidRPr="00996B70">
        <w:rPr>
          <w:b/>
        </w:rPr>
        <w:t>ite Pages</w:t>
      </w:r>
      <w:r w:rsidR="008C418C">
        <w:t xml:space="preserve"> takes you to the site blogs, tags, and calendars.</w:t>
      </w:r>
    </w:p>
    <w:p w:rsidR="008C418C" w:rsidRDefault="008C418C" w:rsidP="008C418C">
      <w:r>
        <w:rPr>
          <w:b/>
        </w:rPr>
        <w:t>My P</w:t>
      </w:r>
      <w:r w:rsidRPr="00996B70">
        <w:rPr>
          <w:b/>
        </w:rPr>
        <w:t>rofile</w:t>
      </w:r>
      <w:r>
        <w:t xml:space="preserve"> has links to view your profile, forum and blog posts, messages and private files.</w:t>
      </w:r>
    </w:p>
    <w:p w:rsidR="008C418C" w:rsidRDefault="008C418C" w:rsidP="00AB64D1">
      <w:r w:rsidRPr="008C418C">
        <w:rPr>
          <w:b/>
        </w:rPr>
        <w:t>My Private Files</w:t>
      </w:r>
      <w:r>
        <w:t xml:space="preserve"> allows you to perform file management tasks similar to what you currently have on your computer </w:t>
      </w:r>
      <w:r w:rsidR="00854B5B">
        <w:t>by</w:t>
      </w:r>
      <w:r>
        <w:t xml:space="preserve"> creating folders and adding </w:t>
      </w:r>
      <w:r w:rsidR="008A51F6">
        <w:t xml:space="preserve">personal </w:t>
      </w:r>
      <w:r>
        <w:t xml:space="preserve">files to your Moodle profile.  </w:t>
      </w:r>
      <w:r w:rsidRPr="00854B5B">
        <w:t xml:space="preserve">You can access these </w:t>
      </w:r>
      <w:r w:rsidR="008A51F6" w:rsidRPr="00854B5B">
        <w:t>private files and upload them into any of your courses.</w:t>
      </w:r>
    </w:p>
    <w:p w:rsidR="008C418C" w:rsidRDefault="003B2527" w:rsidP="00AB64D1">
      <w:pPr>
        <w:rPr>
          <w:b/>
        </w:rPr>
      </w:pPr>
      <w:r w:rsidRPr="008C418C">
        <w:rPr>
          <w:b/>
          <w:noProof/>
        </w:rPr>
        <w:drawing>
          <wp:inline distT="0" distB="0" distL="0" distR="0" wp14:anchorId="7433CE8A" wp14:editId="0287738E">
            <wp:extent cx="6429375" cy="2571750"/>
            <wp:effectExtent l="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as_myprivatefiles.png"/>
                    <pic:cNvPicPr/>
                  </pic:nvPicPr>
                  <pic:blipFill>
                    <a:blip r:embed="rId26">
                      <a:extLst>
                        <a:ext uri="{28A0092B-C50C-407E-A947-70E740481C1C}">
                          <a14:useLocalDpi xmlns:a14="http://schemas.microsoft.com/office/drawing/2010/main" val="0"/>
                        </a:ext>
                      </a:extLst>
                    </a:blip>
                    <a:stretch>
                      <a:fillRect/>
                    </a:stretch>
                  </pic:blipFill>
                  <pic:spPr>
                    <a:xfrm>
                      <a:off x="0" y="0"/>
                      <a:ext cx="6429375" cy="2571750"/>
                    </a:xfrm>
                    <a:prstGeom prst="rect">
                      <a:avLst/>
                    </a:prstGeom>
                  </pic:spPr>
                </pic:pic>
              </a:graphicData>
            </a:graphic>
          </wp:inline>
        </w:drawing>
      </w:r>
    </w:p>
    <w:p w:rsidR="008C418C" w:rsidRDefault="00D41F6C" w:rsidP="00AB64D1">
      <w:pPr>
        <w:rPr>
          <w:b/>
        </w:rPr>
      </w:pPr>
      <w:r>
        <w:rPr>
          <w:b/>
        </w:rPr>
        <w:lastRenderedPageBreak/>
        <w:t xml:space="preserve">My Courses </w:t>
      </w:r>
      <w:r w:rsidRPr="00D41F6C">
        <w:t xml:space="preserve">lists all of the </w:t>
      </w:r>
      <w:r w:rsidR="00B71678">
        <w:t xml:space="preserve">courses you are a member of either as a teacher or a student. </w:t>
      </w:r>
      <w:r w:rsidRPr="00D41F6C">
        <w:t>Your Moodle credentials</w:t>
      </w:r>
      <w:r>
        <w:t xml:space="preserve"> (username and password) do </w:t>
      </w:r>
      <w:r w:rsidRPr="00D41F6C">
        <w:t>not determine your role, the Moodle administrator does.  You may be a teacher in your course</w:t>
      </w:r>
      <w:r>
        <w:t xml:space="preserve"> </w:t>
      </w:r>
      <w:r w:rsidRPr="00D41F6C">
        <w:t>and a student in another teacher’s course.</w:t>
      </w:r>
      <w:r>
        <w:t xml:space="preserve"> </w:t>
      </w:r>
    </w:p>
    <w:p w:rsidR="00504577" w:rsidRDefault="00504577" w:rsidP="00F564C8">
      <w:pPr>
        <w:pStyle w:val="Heading1"/>
      </w:pPr>
      <w:bookmarkStart w:id="4" w:name="_Toc349569501"/>
      <w:r>
        <w:t>Exploring the Moodle Interface</w:t>
      </w:r>
      <w:bookmarkEnd w:id="4"/>
    </w:p>
    <w:p w:rsidR="00504577" w:rsidRDefault="00504577" w:rsidP="007E0255">
      <w:r>
        <w:t>You will find the</w:t>
      </w:r>
      <w:r w:rsidRPr="00A843BB">
        <w:t xml:space="preserve"> </w:t>
      </w:r>
      <w:r w:rsidRPr="007671D4">
        <w:t>course homepage</w:t>
      </w:r>
      <w:r>
        <w:t xml:space="preserve"> is broken down into </w:t>
      </w:r>
      <w:hyperlink r:id="rId27" w:tooltip="Course sections" w:history="1">
        <w:r>
          <w:t>c</w:t>
        </w:r>
        <w:r w:rsidRPr="007671D4">
          <w:t>ourse sections</w:t>
        </w:r>
      </w:hyperlink>
      <w:r w:rsidRPr="00A843BB">
        <w:t>.</w:t>
      </w:r>
      <w:r>
        <w:t xml:space="preserve"> A course is created by</w:t>
      </w:r>
      <w:r w:rsidRPr="00A843BB">
        <w:t xml:space="preserve"> </w:t>
      </w:r>
      <w:hyperlink r:id="rId28" w:tooltip="Adding resources and activities" w:history="1">
        <w:r w:rsidRPr="007671D4">
          <w:t>adding resources and activities</w:t>
        </w:r>
      </w:hyperlink>
      <w:r>
        <w:t xml:space="preserve">. When writing text in Moodle you have a range of </w:t>
      </w:r>
      <w:hyperlink r:id="rId29" w:tooltip="Formatting options" w:history="1">
        <w:r>
          <w:t>f</w:t>
        </w:r>
        <w:r w:rsidRPr="007671D4">
          <w:t>ormatting options</w:t>
        </w:r>
      </w:hyperlink>
      <w:r>
        <w:t xml:space="preserve"> including using </w:t>
      </w:r>
      <w:hyperlink r:id="rId30" w:tooltip="HTML editor" w:history="1">
        <w:r w:rsidRPr="007671D4">
          <w:t>HTML</w:t>
        </w:r>
        <w:r>
          <w:t>.</w:t>
        </w:r>
      </w:hyperlink>
      <w:r>
        <w:t xml:space="preserve"> There are different ways to enroll </w:t>
      </w:r>
      <w:hyperlink r:id="rId31" w:tooltip="Students" w:history="1">
        <w:r>
          <w:t>s</w:t>
        </w:r>
        <w:r w:rsidRPr="007671D4">
          <w:t>tudents</w:t>
        </w:r>
      </w:hyperlink>
      <w:r>
        <w:t xml:space="preserve"> and assign them to one or more </w:t>
      </w:r>
      <w:hyperlink r:id="rId32" w:tooltip="Groups" w:history="1">
        <w:r>
          <w:t>g</w:t>
        </w:r>
        <w:r w:rsidRPr="007671D4">
          <w:t>roups</w:t>
        </w:r>
      </w:hyperlink>
      <w:r>
        <w:t xml:space="preserve"> in a course. </w:t>
      </w:r>
    </w:p>
    <w:p w:rsidR="00504577" w:rsidRDefault="00504577" w:rsidP="007E0255">
      <w:r>
        <w:t>My Courses in the Navigation block on the Moodle home page gives you quick access to all courses in which you are enrolled.</w:t>
      </w:r>
    </w:p>
    <w:p w:rsidR="007E0255" w:rsidRDefault="007E0255" w:rsidP="00F564C8">
      <w:pPr>
        <w:pStyle w:val="Heading1"/>
      </w:pPr>
      <w:bookmarkStart w:id="5" w:name="_Toc349569502"/>
      <w:r>
        <w:t>Moodle Editing Icons</w:t>
      </w:r>
      <w:r w:rsidR="008E3519">
        <w:rPr>
          <w:rStyle w:val="FootnoteReference"/>
        </w:rPr>
        <w:footnoteReference w:id="1"/>
      </w:r>
      <w:bookmarkEnd w:id="5"/>
    </w:p>
    <w:p w:rsidR="003A2458" w:rsidRDefault="007E0255" w:rsidP="003755AB">
      <w:pPr>
        <w:keepNext/>
      </w:pPr>
      <w:r w:rsidRPr="002F6025">
        <w:t xml:space="preserve">To add or </w:t>
      </w:r>
      <w:r w:rsidR="00004D12">
        <w:t>edit</w:t>
      </w:r>
      <w:r w:rsidRPr="002F6025">
        <w:t xml:space="preserve"> activities or resources</w:t>
      </w:r>
      <w:r w:rsidR="00E10E42">
        <w:t>,</w:t>
      </w:r>
      <w:r w:rsidRPr="002F6025">
        <w:t xml:space="preserve"> </w:t>
      </w:r>
      <w:r w:rsidR="007C2EEE">
        <w:t>you</w:t>
      </w:r>
      <w:r w:rsidRPr="002F6025">
        <w:t xml:space="preserve"> will need to </w:t>
      </w:r>
      <w:r w:rsidRPr="007E0255">
        <w:t>turn editing on</w:t>
      </w:r>
      <w:r w:rsidR="00004D12">
        <w:t xml:space="preserve"> and off with the</w:t>
      </w:r>
      <w:r w:rsidRPr="002F6025">
        <w:t xml:space="preserve"> button on the course homepage. </w:t>
      </w:r>
      <w:r w:rsidR="00004D12">
        <w:t>There is also a “Turn</w:t>
      </w:r>
      <w:r w:rsidR="00004D12" w:rsidRPr="002F6025">
        <w:t xml:space="preserve"> </w:t>
      </w:r>
      <w:r w:rsidR="00004D12">
        <w:t>e</w:t>
      </w:r>
      <w:r w:rsidR="00004D12" w:rsidRPr="002F6025">
        <w:t>diting on</w:t>
      </w:r>
      <w:r w:rsidR="00004D12">
        <w:t>”</w:t>
      </w:r>
      <w:r w:rsidR="00004D12" w:rsidRPr="002F6025">
        <w:t xml:space="preserve"> link in the administration block. Th</w:t>
      </w:r>
      <w:r w:rsidR="00004D12">
        <w:t>is</w:t>
      </w:r>
      <w:r w:rsidR="00004D12" w:rsidRPr="002F6025">
        <w:t xml:space="preserve"> button toggle</w:t>
      </w:r>
      <w:r w:rsidR="00004D12">
        <w:t>s</w:t>
      </w:r>
      <w:r w:rsidR="00004D12" w:rsidRPr="002F6025">
        <w:t xml:space="preserve"> between on and off. </w:t>
      </w:r>
    </w:p>
    <w:p w:rsidR="007E0255" w:rsidRPr="002F6025" w:rsidRDefault="004B0292" w:rsidP="003A2458">
      <w:pPr>
        <w:keepNext/>
        <w:spacing w:before="240" w:beforeAutospacing="0"/>
      </w:pPr>
      <w:r>
        <w:rPr>
          <w:noProof/>
        </w:rPr>
        <mc:AlternateContent>
          <mc:Choice Requires="wpg">
            <w:drawing>
              <wp:anchor distT="0" distB="0" distL="114300" distR="114300" simplePos="0" relativeHeight="251726848" behindDoc="0" locked="0" layoutInCell="1" allowOverlap="1">
                <wp:simplePos x="0" y="0"/>
                <wp:positionH relativeFrom="column">
                  <wp:posOffset>164990</wp:posOffset>
                </wp:positionH>
                <wp:positionV relativeFrom="page">
                  <wp:posOffset>5061833</wp:posOffset>
                </wp:positionV>
                <wp:extent cx="6345140" cy="2703444"/>
                <wp:effectExtent l="19050" t="19050" r="17780" b="20955"/>
                <wp:wrapTight wrapText="bothSides">
                  <wp:wrapPolygon edited="0">
                    <wp:start x="12257" y="-152"/>
                    <wp:lineTo x="-65" y="0"/>
                    <wp:lineTo x="-65" y="21615"/>
                    <wp:lineTo x="6874" y="21615"/>
                    <wp:lineTo x="19196" y="21615"/>
                    <wp:lineTo x="21596" y="21311"/>
                    <wp:lineTo x="21596" y="-152"/>
                    <wp:lineTo x="12257" y="-152"/>
                  </wp:wrapPolygon>
                </wp:wrapTight>
                <wp:docPr id="261" name="Group 261"/>
                <wp:cNvGraphicFramePr/>
                <a:graphic xmlns:a="http://schemas.openxmlformats.org/drawingml/2006/main">
                  <a:graphicData uri="http://schemas.microsoft.com/office/word/2010/wordprocessingGroup">
                    <wpg:wgp>
                      <wpg:cNvGrpSpPr/>
                      <wpg:grpSpPr>
                        <a:xfrm>
                          <a:off x="0" y="0"/>
                          <a:ext cx="6345140" cy="2703444"/>
                          <a:chOff x="0" y="0"/>
                          <a:chExt cx="6345140" cy="2703444"/>
                        </a:xfrm>
                      </wpg:grpSpPr>
                      <pic:pic xmlns:pic="http://schemas.openxmlformats.org/drawingml/2006/picture">
                        <pic:nvPicPr>
                          <pic:cNvPr id="59" name="Picture 59"/>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3649648" y="0"/>
                            <a:ext cx="2695492" cy="2663687"/>
                          </a:xfrm>
                          <a:prstGeom prst="rect">
                            <a:avLst/>
                          </a:prstGeom>
                          <a:ln>
                            <a:solidFill>
                              <a:schemeClr val="accent1"/>
                            </a:solidFill>
                          </a:ln>
                        </pic:spPr>
                      </pic:pic>
                      <pic:pic xmlns:pic="http://schemas.openxmlformats.org/drawingml/2006/picture">
                        <pic:nvPicPr>
                          <pic:cNvPr id="58" name="Picture 5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55660"/>
                            <a:ext cx="1987826" cy="2647784"/>
                          </a:xfrm>
                          <a:prstGeom prst="rect">
                            <a:avLst/>
                          </a:prstGeom>
                          <a:ln>
                            <a:solidFill>
                              <a:schemeClr val="accent1"/>
                            </a:solidFill>
                          </a:ln>
                        </pic:spPr>
                      </pic:pic>
                    </wpg:wgp>
                  </a:graphicData>
                </a:graphic>
              </wp:anchor>
            </w:drawing>
          </mc:Choice>
          <mc:Fallback>
            <w:pict>
              <v:group w14:anchorId="118DFF93" id="Group 261" o:spid="_x0000_s1026" style="position:absolute;margin-left:13pt;margin-top:398.55pt;width:499.6pt;height:212.85pt;z-index:251726848;mso-position-vertical-relative:page" coordsize="63451,27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">
                <v:shape id="Picture 59" o:spid="_x0000_s1027" type="#_x0000_t75" style="position:absolute;left:36496;width:26955;height:26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26m7CAAAA2wAAAA8AAABkcnMvZG93bnJldi54bWxEj81uwjAQhO+VeAdrkbgRp1X5CxjUFiHK&#10;kcCF2ypekqjxOrUNhLfHlZB6HM3MN5rFqjONuJLztWUFr0kKgriwuuZSwfGwGU5B+ICssbFMCu7k&#10;YbXsvSww0/bGe7rmoRQRwj5DBVUIbSalLyoy6BPbEkfvbJ3BEKUrpXZ4i3DTyLc0HUuDNceFClv6&#10;qqj4yS9GwTg/ydbt0L1PtutPPGn/e5h6pQb97mMOIlAX/sPP9rdWMJrB35f4A+T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NupuwgAAANsAAAAPAAAAAAAAAAAAAAAAAJ8C&#10;AABkcnMvZG93bnJldi54bWxQSwUGAAAAAAQABAD3AAAAjgMAAAAA&#10;" stroked="t" strokecolor="#4f81bd [3204]">
                  <v:imagedata r:id="rId35" o:title=""/>
                  <v:path arrowok="t"/>
                </v:shape>
                <v:shape id="Picture 58" o:spid="_x0000_s1028" type="#_x0000_t75" style="position:absolute;top:556;width:19878;height:26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dbJTBAAAA2wAAAA8AAABkcnMvZG93bnJldi54bWxET02LwjAQvQv+hzCCF9FUYVepRhFBdz2I&#10;VEWvQzO2xWZSmqhdf705LHh8vO/ZojGleFDtCssKhoMIBHFqdcGZgtNx3Z+AcB5ZY2mZFPyRg8W8&#10;3ZphrO2TE3ocfCZCCLsYFeTeV7GULs3JoBvYijhwV1sb9AHWmdQ1PkO4KeUoir6lwYJDQ44VrXJK&#10;b4e7UTCO5GV9/elt9tvknuyPZ7d7uYlS3U6znILw1PiP+N/9qxV8hbHhS/gBcv4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udbJTBAAAA2wAAAA8AAAAAAAAAAAAAAAAAnwIA&#10;AGRycy9kb3ducmV2LnhtbFBLBQYAAAAABAAEAPcAAACNAwAAAAA=&#10;" stroked="t" strokecolor="#4f81bd [3204]">
                  <v:imagedata r:id="rId36" o:title=""/>
                  <v:path arrowok="t"/>
                </v:shape>
                <w10:wrap type="tight" anchory="page"/>
              </v:group>
            </w:pict>
          </mc:Fallback>
        </mc:AlternateContent>
      </w:r>
      <w:r w:rsidR="00987B21">
        <w:t>Expand</w:t>
      </w:r>
      <w:r w:rsidR="007E0255" w:rsidRPr="002F6025">
        <w:t xml:space="preserve"> </w:t>
      </w:r>
      <w:r w:rsidR="00C8091F">
        <w:t>“Switch role to…”</w:t>
      </w:r>
      <w:r w:rsidR="00987B21">
        <w:t xml:space="preserve"> in your course to change y</w:t>
      </w:r>
      <w:r w:rsidR="007C2EEE">
        <w:t>our</w:t>
      </w:r>
      <w:r w:rsidR="00C8091F">
        <w:t xml:space="preserve"> role</w:t>
      </w:r>
      <w:r w:rsidR="00987B21">
        <w:t xml:space="preserve"> to a student, guest</w:t>
      </w:r>
      <w:r w:rsidR="00C8091F">
        <w:t>,</w:t>
      </w:r>
      <w:r w:rsidR="00987B21">
        <w:t xml:space="preserve"> or non-editing teacher. This is helpful as you make ch</w:t>
      </w:r>
      <w:r w:rsidR="0032283F">
        <w:t>anges in your course.</w:t>
      </w:r>
      <w:r w:rsidR="000A69D3">
        <w:t xml:space="preserve"> </w:t>
      </w:r>
    </w:p>
    <w:p w:rsidR="00EB3D7C" w:rsidRDefault="00EB3D7C" w:rsidP="00DD19FA"/>
    <w:p w:rsidR="00287EA5" w:rsidRPr="002F6025" w:rsidRDefault="00287EA5" w:rsidP="00DD19FA">
      <w:r w:rsidRPr="002F6025">
        <w:lastRenderedPageBreak/>
        <w:t>When editing is on</w:t>
      </w:r>
      <w:r w:rsidR="007239A5">
        <w:t>,</w:t>
      </w:r>
      <w:r w:rsidRPr="002F6025">
        <w:t xml:space="preserve"> you will see the following icons</w:t>
      </w:r>
      <w:r>
        <w:t xml:space="preserve"> next to the resources and activities</w:t>
      </w:r>
      <w:r w:rsidR="005832B2">
        <w:t>. If you change your course theme, the icons may be slightly different from the standard theme icons.</w:t>
      </w:r>
    </w:p>
    <w:p w:rsidR="00287EA5" w:rsidRPr="002F6025" w:rsidRDefault="008B3CB8" w:rsidP="007E0255">
      <w:pPr>
        <w:keepNext/>
        <w:ind w:left="720" w:hanging="360"/>
      </w:pPr>
      <w:r>
        <w:t xml:space="preserve"> </w:t>
      </w:r>
      <w:r>
        <w:rPr>
          <w:noProof/>
        </w:rPr>
        <w:drawing>
          <wp:inline distT="0" distB="0" distL="0" distR="0" wp14:anchorId="69553D74" wp14:editId="0623698E">
            <wp:extent cx="247650" cy="412750"/>
            <wp:effectExtent l="0" t="0" r="0"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47650" cy="412750"/>
                    </a:xfrm>
                    <a:prstGeom prst="rect">
                      <a:avLst/>
                    </a:prstGeom>
                  </pic:spPr>
                </pic:pic>
              </a:graphicData>
            </a:graphic>
          </wp:inline>
        </w:drawing>
      </w:r>
      <w:r>
        <w:t xml:space="preserve"> </w:t>
      </w:r>
      <w:r w:rsidR="00C51B88">
        <w:t xml:space="preserve">- </w:t>
      </w:r>
      <w:proofErr w:type="gramStart"/>
      <w:r w:rsidR="00C51B88">
        <w:t>the</w:t>
      </w:r>
      <w:proofErr w:type="gramEnd"/>
      <w:r w:rsidR="00C51B88">
        <w:t xml:space="preserve"> </w:t>
      </w:r>
      <w:r w:rsidR="00287EA5" w:rsidRPr="00E10E42">
        <w:rPr>
          <w:b/>
        </w:rPr>
        <w:t>edit</w:t>
      </w:r>
      <w:r w:rsidR="00C51B88">
        <w:rPr>
          <w:b/>
        </w:rPr>
        <w:t>/update/configuration</w:t>
      </w:r>
      <w:r w:rsidR="00433ED1">
        <w:t xml:space="preserve"> icon located next to a </w:t>
      </w:r>
      <w:r w:rsidR="00287EA5" w:rsidRPr="002F6025">
        <w:t>resource</w:t>
      </w:r>
      <w:r w:rsidR="00C51B88">
        <w:t xml:space="preserve">, </w:t>
      </w:r>
      <w:r w:rsidR="00287EA5" w:rsidRPr="002F6025">
        <w:t>activity</w:t>
      </w:r>
      <w:r w:rsidR="00C51B88">
        <w:t>, or block</w:t>
      </w:r>
      <w:r w:rsidR="00287EA5" w:rsidRPr="002F6025">
        <w:t xml:space="preserve"> </w:t>
      </w:r>
      <w:r w:rsidR="00433ED1">
        <w:t>is used to make changes to that item.</w:t>
      </w:r>
    </w:p>
    <w:p w:rsidR="00287EA5" w:rsidRPr="002F6025" w:rsidRDefault="008B3CB8" w:rsidP="008B3CB8">
      <w:r>
        <w:t xml:space="preserve">     </w:t>
      </w:r>
      <w:r>
        <w:rPr>
          <w:noProof/>
        </w:rPr>
        <w:drawing>
          <wp:inline distT="0" distB="0" distL="0" distR="0" wp14:anchorId="17951AF8" wp14:editId="4E386047">
            <wp:extent cx="241300" cy="257175"/>
            <wp:effectExtent l="0" t="0" r="6350"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41300" cy="257175"/>
                    </a:xfrm>
                    <a:prstGeom prst="rect">
                      <a:avLst/>
                    </a:prstGeom>
                  </pic:spPr>
                </pic:pic>
              </a:graphicData>
            </a:graphic>
          </wp:inline>
        </w:drawing>
      </w:r>
      <w:r>
        <w:t xml:space="preserve">   </w:t>
      </w:r>
      <w:r w:rsidR="00287EA5" w:rsidRPr="002F6025">
        <w:t xml:space="preserve">- </w:t>
      </w:r>
      <w:proofErr w:type="gramStart"/>
      <w:r w:rsidR="00287EA5" w:rsidRPr="002F6025">
        <w:t>the</w:t>
      </w:r>
      <w:proofErr w:type="gramEnd"/>
      <w:r w:rsidR="00287EA5" w:rsidRPr="002F6025">
        <w:t xml:space="preserve"> </w:t>
      </w:r>
      <w:r w:rsidR="00287EA5" w:rsidRPr="00E10E42">
        <w:rPr>
          <w:b/>
        </w:rPr>
        <w:t>help</w:t>
      </w:r>
      <w:r w:rsidR="00287EA5" w:rsidRPr="002F6025">
        <w:t xml:space="preserve"> icon will pop-up a relevant help window. </w:t>
      </w:r>
    </w:p>
    <w:p w:rsidR="00287EA5" w:rsidRPr="002F6025" w:rsidRDefault="008B3CB8" w:rsidP="007E0255">
      <w:pPr>
        <w:ind w:left="720" w:hanging="360"/>
      </w:pPr>
      <w:r>
        <w:rPr>
          <w:noProof/>
        </w:rPr>
        <w:drawing>
          <wp:inline distT="0" distB="0" distL="0" distR="0" wp14:anchorId="63D268DF" wp14:editId="1A0E0E21">
            <wp:extent cx="257143" cy="228571"/>
            <wp:effectExtent l="0" t="0" r="0" b="63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57143" cy="228571"/>
                    </a:xfrm>
                    <a:prstGeom prst="rect">
                      <a:avLst/>
                    </a:prstGeom>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287EA5" w:rsidRPr="00E10E42">
        <w:rPr>
          <w:b/>
        </w:rPr>
        <w:t>open-eye</w:t>
      </w:r>
      <w:r w:rsidR="00287EA5" w:rsidRPr="002F6025">
        <w:t xml:space="preserve"> icon means an item is visible to students. </w:t>
      </w:r>
      <w:r w:rsidR="00AB64D1">
        <w:t>Selecting</w:t>
      </w:r>
      <w:r w:rsidR="00287EA5" w:rsidRPr="002F6025">
        <w:t xml:space="preserve"> it will make the item invisible to participants and change the icon to the </w:t>
      </w:r>
      <w:r w:rsidR="00287EA5" w:rsidRPr="00E10E42">
        <w:rPr>
          <w:b/>
        </w:rPr>
        <w:t>closed eye</w:t>
      </w:r>
      <w:r w:rsidR="00287EA5" w:rsidRPr="002F6025">
        <w:t xml:space="preserve">. </w:t>
      </w:r>
    </w:p>
    <w:p w:rsidR="00287EA5" w:rsidRPr="002F6025" w:rsidRDefault="008B3CB8" w:rsidP="007E0255">
      <w:pPr>
        <w:ind w:left="720" w:hanging="360"/>
      </w:pPr>
      <w:r>
        <w:rPr>
          <w:noProof/>
        </w:rPr>
        <w:drawing>
          <wp:inline distT="0" distB="0" distL="0" distR="0" wp14:anchorId="2840B6AC" wp14:editId="55AC9E2E">
            <wp:extent cx="228571" cy="257143"/>
            <wp:effectExtent l="0" t="0" r="63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28571" cy="257143"/>
                    </a:xfrm>
                    <a:prstGeom prst="rect">
                      <a:avLst/>
                    </a:prstGeom>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287EA5" w:rsidRPr="00E10E42">
        <w:rPr>
          <w:b/>
        </w:rPr>
        <w:t>closed-eye</w:t>
      </w:r>
      <w:r w:rsidR="00287EA5" w:rsidRPr="002F6025">
        <w:t xml:space="preserve"> icon means an item is hidden from students. </w:t>
      </w:r>
      <w:r w:rsidR="00AB64D1">
        <w:t>Select</w:t>
      </w:r>
      <w:r w:rsidR="00287EA5" w:rsidRPr="002F6025">
        <w:t xml:space="preserve">ing it will make the item visible to participants and change the icon to the </w:t>
      </w:r>
      <w:r w:rsidR="00287EA5" w:rsidRPr="00E10E42">
        <w:rPr>
          <w:b/>
        </w:rPr>
        <w:t>open eye</w:t>
      </w:r>
      <w:r w:rsidR="00287EA5" w:rsidRPr="002F6025">
        <w:t xml:space="preserve">. </w:t>
      </w:r>
    </w:p>
    <w:p w:rsidR="00287EA5" w:rsidRPr="002F6025" w:rsidRDefault="00DD0FAF" w:rsidP="007E0255">
      <w:pPr>
        <w:ind w:left="720" w:hanging="360"/>
      </w:pPr>
      <w:r>
        <w:rPr>
          <w:noProof/>
        </w:rPr>
        <w:drawing>
          <wp:inline distT="0" distB="0" distL="0" distR="0" wp14:anchorId="5A3D1F4E" wp14:editId="75E6CFF2">
            <wp:extent cx="204470" cy="204470"/>
            <wp:effectExtent l="0" t="0" r="5080" b="5080"/>
            <wp:docPr id="12" name="Picture 12" descr="Image:Right.gif">
              <a:hlinkClick xmlns:a="http://schemas.openxmlformats.org/drawingml/2006/main" r:id="rId41" tooltip="Image:Right.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Right.gi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761F6F">
        <w:rPr>
          <w:b/>
        </w:rPr>
        <w:t>right</w:t>
      </w:r>
      <w:r w:rsidR="00287EA5" w:rsidRPr="00E10E42">
        <w:rPr>
          <w:b/>
        </w:rPr>
        <w:t xml:space="preserve"> </w:t>
      </w:r>
      <w:r w:rsidR="00761F6F">
        <w:t>icon is used to in</w:t>
      </w:r>
      <w:r w:rsidR="00287EA5" w:rsidRPr="002F6025">
        <w:t xml:space="preserve">dent course elements. There is also a </w:t>
      </w:r>
      <w:r w:rsidR="00761F6F">
        <w:t xml:space="preserve">left icon for </w:t>
      </w:r>
      <w:proofErr w:type="spellStart"/>
      <w:r w:rsidR="00761F6F">
        <w:t>out</w:t>
      </w:r>
      <w:r w:rsidR="00287EA5" w:rsidRPr="002F6025">
        <w:t>denting</w:t>
      </w:r>
      <w:proofErr w:type="spellEnd"/>
      <w:r w:rsidR="00287EA5" w:rsidRPr="002F6025">
        <w:t xml:space="preserve"> items. </w:t>
      </w:r>
    </w:p>
    <w:p w:rsidR="00287EA5" w:rsidRPr="002F6025" w:rsidRDefault="00DD0FAF" w:rsidP="007E0255">
      <w:pPr>
        <w:ind w:left="720" w:hanging="360"/>
      </w:pPr>
      <w:r>
        <w:rPr>
          <w:noProof/>
        </w:rPr>
        <w:drawing>
          <wp:inline distT="0" distB="0" distL="0" distR="0" wp14:anchorId="32C4643C" wp14:editId="33462C3D">
            <wp:extent cx="204470" cy="204470"/>
            <wp:effectExtent l="0" t="0" r="5080" b="5080"/>
            <wp:docPr id="13" name="Picture 13" descr="Image:Move.gif">
              <a:hlinkClick xmlns:a="http://schemas.openxmlformats.org/drawingml/2006/main" r:id="rId43" tooltip="Image:Move.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Move.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00552BB4">
        <w:t xml:space="preserve"> </w:t>
      </w:r>
      <w:proofErr w:type="gramStart"/>
      <w:r w:rsidR="00552BB4">
        <w:t>or</w:t>
      </w:r>
      <w:proofErr w:type="gramEnd"/>
      <w:r w:rsidR="00552BB4">
        <w:t xml:space="preserve"> </w:t>
      </w:r>
      <w:r w:rsidR="00552BB4">
        <w:rPr>
          <w:noProof/>
        </w:rPr>
        <w:drawing>
          <wp:inline distT="0" distB="0" distL="0" distR="0" wp14:anchorId="261BDCDB" wp14:editId="15F475FC">
            <wp:extent cx="314325" cy="300949"/>
            <wp:effectExtent l="0" t="0" r="0" b="444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14325" cy="300949"/>
                    </a:xfrm>
                    <a:prstGeom prst="rect">
                      <a:avLst/>
                    </a:prstGeom>
                  </pic:spPr>
                </pic:pic>
              </a:graphicData>
            </a:graphic>
          </wp:inline>
        </w:drawing>
      </w:r>
      <w:r w:rsidR="00287EA5" w:rsidRPr="002F6025">
        <w:t xml:space="preserve"> </w:t>
      </w:r>
      <w:r w:rsidR="00552BB4">
        <w:t>- the</w:t>
      </w:r>
      <w:r w:rsidR="00287EA5" w:rsidRPr="002F6025">
        <w:t xml:space="preserve"> </w:t>
      </w:r>
      <w:r w:rsidR="00287EA5" w:rsidRPr="00E10E42">
        <w:rPr>
          <w:b/>
        </w:rPr>
        <w:t>move</w:t>
      </w:r>
      <w:r w:rsidR="00287EA5" w:rsidRPr="002F6025">
        <w:t xml:space="preserve"> icon</w:t>
      </w:r>
      <w:r w:rsidR="00552BB4">
        <w:t>s allow</w:t>
      </w:r>
      <w:r w:rsidR="00287EA5" w:rsidRPr="002F6025">
        <w:t xml:space="preserve"> course elements to be moved up or down throughout the course. </w:t>
      </w:r>
    </w:p>
    <w:p w:rsidR="00287EA5" w:rsidRDefault="00DD0FAF" w:rsidP="007E0255">
      <w:pPr>
        <w:ind w:left="720" w:hanging="360"/>
      </w:pPr>
      <w:r>
        <w:rPr>
          <w:noProof/>
        </w:rPr>
        <w:drawing>
          <wp:inline distT="0" distB="0" distL="0" distR="0" wp14:anchorId="5E5EEF68" wp14:editId="7B133EB9">
            <wp:extent cx="914400" cy="204470"/>
            <wp:effectExtent l="0" t="0" r="0" b="5080"/>
            <wp:docPr id="14" name="Picture 14" descr="Image:Movehere.gif">
              <a:hlinkClick xmlns:a="http://schemas.openxmlformats.org/drawingml/2006/main" r:id="rId46" tooltip="Image:Movehere.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Movehere.gi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14400" cy="204470"/>
                    </a:xfrm>
                    <a:prstGeom prst="rect">
                      <a:avLst/>
                    </a:prstGeom>
                    <a:noFill/>
                    <a:ln>
                      <a:noFill/>
                    </a:ln>
                  </pic:spPr>
                </pic:pic>
              </a:graphicData>
            </a:graphic>
          </wp:inline>
        </w:drawing>
      </w:r>
      <w:r w:rsidR="00342381">
        <w:t xml:space="preserve"> </w:t>
      </w:r>
      <w:proofErr w:type="gramStart"/>
      <w:r w:rsidR="00342381">
        <w:t>or</w:t>
      </w:r>
      <w:proofErr w:type="gramEnd"/>
      <w:r w:rsidR="00342381">
        <w:t xml:space="preserve"> </w:t>
      </w:r>
      <w:r w:rsidR="00342381">
        <w:rPr>
          <w:noProof/>
        </w:rPr>
        <w:drawing>
          <wp:inline distT="0" distB="0" distL="0" distR="0" wp14:anchorId="2C5A2629" wp14:editId="1976BC67">
            <wp:extent cx="656397" cy="200025"/>
            <wp:effectExtent l="0" t="0" r="0" b="0"/>
            <wp:docPr id="158" name="Picture 158" descr="Image:Movehere.gif">
              <a:hlinkClick xmlns:a="http://schemas.openxmlformats.org/drawingml/2006/main" r:id="rId46" tooltip="Image:Movehere.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Movehere.gif"/>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6621"/>
                    <a:stretch/>
                  </pic:blipFill>
                  <pic:spPr bwMode="auto">
                    <a:xfrm>
                      <a:off x="0" y="0"/>
                      <a:ext cx="670984" cy="204470"/>
                    </a:xfrm>
                    <a:prstGeom prst="rect">
                      <a:avLst/>
                    </a:prstGeom>
                    <a:noFill/>
                    <a:ln>
                      <a:noFill/>
                    </a:ln>
                    <a:extLst>
                      <a:ext uri="{53640926-AAD7-44D8-BBD7-CCE9431645EC}">
                        <a14:shadowObscured xmlns:a14="http://schemas.microsoft.com/office/drawing/2010/main"/>
                      </a:ext>
                    </a:extLst>
                  </pic:spPr>
                </pic:pic>
              </a:graphicData>
            </a:graphic>
          </wp:inline>
        </w:drawing>
      </w:r>
      <w:r w:rsidR="00342381">
        <w:t xml:space="preserve">  </w:t>
      </w:r>
      <w:r w:rsidR="00287EA5" w:rsidRPr="002F6025">
        <w:t xml:space="preserve">- the </w:t>
      </w:r>
      <w:r w:rsidR="00287EA5" w:rsidRPr="00E10E42">
        <w:rPr>
          <w:b/>
        </w:rPr>
        <w:t>move here</w:t>
      </w:r>
      <w:r w:rsidR="00287EA5" w:rsidRPr="002F6025">
        <w:t xml:space="preserve"> icon appears when moving a course eleme</w:t>
      </w:r>
      <w:r w:rsidR="00AB64D1">
        <w:t>nt. It appears only after you have</w:t>
      </w:r>
      <w:r w:rsidR="00287EA5" w:rsidRPr="002F6025">
        <w:t xml:space="preserve"> </w:t>
      </w:r>
      <w:r w:rsidR="00AB64D1">
        <w:t>select</w:t>
      </w:r>
      <w:r w:rsidR="00287EA5" w:rsidRPr="002F6025">
        <w:t xml:space="preserve">ed the move icon, and indicates the destination of the item </w:t>
      </w:r>
      <w:r w:rsidR="005B7D66">
        <w:t>you are</w:t>
      </w:r>
      <w:r w:rsidR="00287EA5" w:rsidRPr="002F6025">
        <w:t xml:space="preserve"> moving. </w:t>
      </w:r>
    </w:p>
    <w:p w:rsidR="00CC1B3A" w:rsidRDefault="009922C7" w:rsidP="007E0255">
      <w:pPr>
        <w:ind w:left="720" w:hanging="360"/>
      </w:pPr>
      <w:r>
        <w:rPr>
          <w:noProof/>
        </w:rPr>
        <w:drawing>
          <wp:inline distT="0" distB="0" distL="0" distR="0" wp14:anchorId="7B267629" wp14:editId="0D8FEC52">
            <wp:extent cx="219048" cy="295238"/>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9048" cy="295238"/>
                    </a:xfrm>
                    <a:prstGeom prst="rect">
                      <a:avLst/>
                    </a:prstGeom>
                  </pic:spPr>
                </pic:pic>
              </a:graphicData>
            </a:graphic>
          </wp:inline>
        </w:drawing>
      </w:r>
      <w:r>
        <w:t xml:space="preserve"> - </w:t>
      </w:r>
      <w:proofErr w:type="gramStart"/>
      <w:r>
        <w:t>the</w:t>
      </w:r>
      <w:proofErr w:type="gramEnd"/>
      <w:r>
        <w:t xml:space="preserve"> duplicate icon creates an exact copy of the item you want to duplicate.</w:t>
      </w:r>
    </w:p>
    <w:p w:rsidR="00287EA5" w:rsidRPr="002F6025" w:rsidRDefault="00342381" w:rsidP="007E0255">
      <w:pPr>
        <w:ind w:left="720" w:hanging="360"/>
      </w:pPr>
      <w:r>
        <w:rPr>
          <w:noProof/>
        </w:rPr>
        <w:t xml:space="preserve">  </w:t>
      </w:r>
      <w:r>
        <w:rPr>
          <w:noProof/>
        </w:rPr>
        <w:drawing>
          <wp:inline distT="0" distB="0" distL="0" distR="0" wp14:anchorId="6569CF24" wp14:editId="273C919D">
            <wp:extent cx="247619" cy="314286"/>
            <wp:effectExtent l="0" t="0" r="63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47619" cy="314286"/>
                    </a:xfrm>
                    <a:prstGeom prst="rect">
                      <a:avLst/>
                    </a:prstGeom>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287EA5" w:rsidRPr="00E10E42">
        <w:rPr>
          <w:b/>
        </w:rPr>
        <w:t>delete</w:t>
      </w:r>
      <w:r w:rsidR="00287EA5" w:rsidRPr="002F6025">
        <w:t xml:space="preserve"> icon will permanently delete something from the course after you confirm a warning on a second page. </w:t>
      </w:r>
      <w:r w:rsidR="00004D12">
        <w:t>Use with caution as there is no undo button!</w:t>
      </w:r>
    </w:p>
    <w:p w:rsidR="00287EA5" w:rsidRPr="002F6025" w:rsidRDefault="00342381" w:rsidP="007E0255">
      <w:pPr>
        <w:ind w:left="720" w:hanging="360"/>
      </w:pPr>
      <w:r>
        <w:rPr>
          <w:noProof/>
        </w:rPr>
        <w:drawing>
          <wp:inline distT="0" distB="0" distL="0" distR="0" wp14:anchorId="59AAFF56" wp14:editId="10127524">
            <wp:extent cx="209524" cy="314286"/>
            <wp:effectExtent l="0" t="0" r="63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09524" cy="314286"/>
                    </a:xfrm>
                    <a:prstGeom prst="rect">
                      <a:avLst/>
                    </a:prstGeom>
                  </pic:spPr>
                </pic:pic>
              </a:graphicData>
            </a:graphic>
          </wp:inline>
        </w:drawing>
      </w:r>
      <w:r>
        <w:t xml:space="preserve"> </w:t>
      </w:r>
      <w:r w:rsidR="00287EA5" w:rsidRPr="002F6025">
        <w:t xml:space="preserve">- </w:t>
      </w:r>
      <w:proofErr w:type="gramStart"/>
      <w:r w:rsidR="00287EA5" w:rsidRPr="002F6025">
        <w:t>the</w:t>
      </w:r>
      <w:proofErr w:type="gramEnd"/>
      <w:r w:rsidR="00287EA5" w:rsidRPr="002F6025">
        <w:t xml:space="preserve"> </w:t>
      </w:r>
      <w:r w:rsidR="00287EA5" w:rsidRPr="00E10E42">
        <w:rPr>
          <w:b/>
        </w:rPr>
        <w:t>marker</w:t>
      </w:r>
      <w:r w:rsidR="00287EA5" w:rsidRPr="002F6025">
        <w:t xml:space="preserve"> icon allows you to make a section current</w:t>
      </w:r>
      <w:r w:rsidR="00287EA5">
        <w:t xml:space="preserve"> by highlighting the block with a color</w:t>
      </w:r>
      <w:r w:rsidR="00287EA5" w:rsidRPr="002F6025">
        <w:t xml:space="preserve">. </w:t>
      </w:r>
    </w:p>
    <w:p w:rsidR="00287EA5" w:rsidRPr="002F6025" w:rsidRDefault="00342381" w:rsidP="007E0255">
      <w:pPr>
        <w:ind w:left="720" w:hanging="360"/>
      </w:pPr>
      <w:r>
        <w:rPr>
          <w:noProof/>
        </w:rPr>
        <w:drawing>
          <wp:inline distT="0" distB="0" distL="0" distR="0" wp14:anchorId="2F2492F6" wp14:editId="2926B9A4">
            <wp:extent cx="390476" cy="323810"/>
            <wp:effectExtent l="0" t="0" r="0" b="63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90476" cy="323810"/>
                    </a:xfrm>
                    <a:prstGeom prst="rect">
                      <a:avLst/>
                    </a:prstGeom>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287EA5" w:rsidRPr="00E10E42">
        <w:rPr>
          <w:b/>
        </w:rPr>
        <w:t>one</w:t>
      </w:r>
      <w:r w:rsidR="00287EA5" w:rsidRPr="002F6025">
        <w:t xml:space="preserve"> icon hides all other sections of the course, showing only this one. </w:t>
      </w:r>
    </w:p>
    <w:p w:rsidR="00287EA5" w:rsidRDefault="00342381" w:rsidP="007E0255">
      <w:pPr>
        <w:spacing w:after="0"/>
        <w:ind w:left="720" w:hanging="360"/>
      </w:pPr>
      <w:r>
        <w:rPr>
          <w:noProof/>
        </w:rPr>
        <w:drawing>
          <wp:inline distT="0" distB="0" distL="0" distR="0" wp14:anchorId="4DAC8CFD" wp14:editId="6FA99987">
            <wp:extent cx="352381" cy="333333"/>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52381" cy="333333"/>
                    </a:xfrm>
                    <a:prstGeom prst="rect">
                      <a:avLst/>
                    </a:prstGeom>
                  </pic:spPr>
                </pic:pic>
              </a:graphicData>
            </a:graphic>
          </wp:inline>
        </w:drawing>
      </w:r>
      <w:r w:rsidR="00287EA5" w:rsidRPr="002F6025">
        <w:t xml:space="preserve">- </w:t>
      </w:r>
      <w:proofErr w:type="gramStart"/>
      <w:r w:rsidR="00287EA5" w:rsidRPr="002F6025">
        <w:t>the</w:t>
      </w:r>
      <w:proofErr w:type="gramEnd"/>
      <w:r w:rsidR="00287EA5" w:rsidRPr="002F6025">
        <w:t xml:space="preserve"> </w:t>
      </w:r>
      <w:r w:rsidR="00287EA5" w:rsidRPr="00E10E42">
        <w:rPr>
          <w:b/>
        </w:rPr>
        <w:t>all</w:t>
      </w:r>
      <w:r w:rsidR="00CC1B3A">
        <w:t xml:space="preserve"> icon </w:t>
      </w:r>
      <w:r w:rsidR="00287EA5" w:rsidRPr="002F6025">
        <w:t>displays all sections in a course.</w:t>
      </w:r>
    </w:p>
    <w:p w:rsidR="009922C7" w:rsidRDefault="009922C7" w:rsidP="007E0255">
      <w:pPr>
        <w:spacing w:after="0"/>
        <w:ind w:left="720" w:hanging="360"/>
      </w:pPr>
      <w:r>
        <w:rPr>
          <w:noProof/>
        </w:rPr>
        <w:lastRenderedPageBreak/>
        <w:drawing>
          <wp:inline distT="0" distB="0" distL="0" distR="0" wp14:anchorId="5873C528" wp14:editId="6C5F65C5">
            <wp:extent cx="238095" cy="247619"/>
            <wp:effectExtent l="0" t="0" r="0" b="63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38095" cy="247619"/>
                    </a:xfrm>
                    <a:prstGeom prst="rect">
                      <a:avLst/>
                    </a:prstGeom>
                  </pic:spPr>
                </pic:pic>
              </a:graphicData>
            </a:graphic>
          </wp:inline>
        </w:drawing>
      </w:r>
      <w:r>
        <w:t xml:space="preserve"> - </w:t>
      </w:r>
      <w:proofErr w:type="gramStart"/>
      <w:r>
        <w:t>the</w:t>
      </w:r>
      <w:proofErr w:type="gramEnd"/>
      <w:r>
        <w:t xml:space="preserve"> assign roles icon lets you assign a role to a particular activity or resource. This allows you to give a “non-editing teacher” role to a student for one activity, for example, a forum.</w:t>
      </w:r>
    </w:p>
    <w:p w:rsidR="00287EA5" w:rsidRDefault="00342381" w:rsidP="00004D12">
      <w:pPr>
        <w:spacing w:after="0"/>
        <w:ind w:left="720" w:hanging="360"/>
      </w:pPr>
      <w:r>
        <w:rPr>
          <w:noProof/>
        </w:rPr>
        <w:drawing>
          <wp:inline distT="0" distB="0" distL="0" distR="0" wp14:anchorId="22D03965" wp14:editId="293690B7">
            <wp:extent cx="247619" cy="333333"/>
            <wp:effectExtent l="0" t="0" r="63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47619" cy="333333"/>
                    </a:xfrm>
                    <a:prstGeom prst="rect">
                      <a:avLst/>
                    </a:prstGeom>
                  </pic:spPr>
                </pic:pic>
              </a:graphicData>
            </a:graphic>
          </wp:inline>
        </w:drawing>
      </w:r>
      <w:r w:rsidR="00287EA5">
        <w:t xml:space="preserve"> - </w:t>
      </w:r>
      <w:proofErr w:type="gramStart"/>
      <w:r w:rsidR="00287EA5">
        <w:t>the</w:t>
      </w:r>
      <w:proofErr w:type="gramEnd"/>
      <w:r w:rsidR="00287EA5">
        <w:t xml:space="preserve"> </w:t>
      </w:r>
      <w:r w:rsidR="00287EA5">
        <w:rPr>
          <w:b/>
        </w:rPr>
        <w:t>groups</w:t>
      </w:r>
      <w:r w:rsidR="00287EA5">
        <w:t xml:space="preserve"> icon allows you to create/assign groups for different activities.</w:t>
      </w:r>
    </w:p>
    <w:p w:rsidR="00C51B88" w:rsidRDefault="00FE3F59" w:rsidP="00004D12">
      <w:pPr>
        <w:spacing w:after="0"/>
        <w:ind w:left="720" w:hanging="360"/>
      </w:pPr>
      <w:r>
        <w:rPr>
          <w:noProof/>
        </w:rPr>
        <w:drawing>
          <wp:inline distT="0" distB="0" distL="0" distR="0" wp14:anchorId="14C764D5" wp14:editId="43F95453">
            <wp:extent cx="2914900" cy="866692"/>
            <wp:effectExtent l="0" t="0" r="0" b="0"/>
            <wp:docPr id="26" name="Picture 26" descr="C:\Users\ppearson\AppData\Local\Temp\SNAGHTML554b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pearson\AppData\Local\Temp\SNAGHTML554b066.PNG"/>
                    <pic:cNvPicPr>
                      <a:picLocks noChangeAspect="1" noChangeArrowheads="1"/>
                    </pic:cNvPicPr>
                  </pic:nvPicPr>
                  <pic:blipFill rotWithShape="1">
                    <a:blip r:embed="rId55">
                      <a:extLst>
                        <a:ext uri="{28A0092B-C50C-407E-A947-70E740481C1C}">
                          <a14:useLocalDpi xmlns:a14="http://schemas.microsoft.com/office/drawing/2010/main" val="0"/>
                        </a:ext>
                      </a:extLst>
                    </a:blip>
                    <a:srcRect b="17424"/>
                    <a:stretch/>
                  </pic:blipFill>
                  <pic:spPr bwMode="auto">
                    <a:xfrm>
                      <a:off x="0" y="0"/>
                      <a:ext cx="2914900" cy="866692"/>
                    </a:xfrm>
                    <a:prstGeom prst="rect">
                      <a:avLst/>
                    </a:prstGeom>
                    <a:noFill/>
                    <a:ln>
                      <a:noFill/>
                    </a:ln>
                    <a:extLst>
                      <a:ext uri="{53640926-AAD7-44D8-BBD7-CCE9431645EC}">
                        <a14:shadowObscured xmlns:a14="http://schemas.microsoft.com/office/drawing/2010/main"/>
                      </a:ext>
                    </a:extLst>
                  </pic:spPr>
                </pic:pic>
              </a:graphicData>
            </a:graphic>
          </wp:inline>
        </w:drawing>
      </w:r>
      <w:r w:rsidR="00C51B88">
        <w:t xml:space="preserve"> - </w:t>
      </w:r>
      <w:proofErr w:type="gramStart"/>
      <w:r w:rsidR="00C51B88">
        <w:t>the</w:t>
      </w:r>
      <w:proofErr w:type="gramEnd"/>
      <w:r w:rsidR="00C51B88">
        <w:t xml:space="preserve"> </w:t>
      </w:r>
      <w:r w:rsidR="00C51B88" w:rsidRPr="0032283F">
        <w:rPr>
          <w:b/>
        </w:rPr>
        <w:t>breadcrumb trail/navigation bar</w:t>
      </w:r>
      <w:r w:rsidR="00552BB4">
        <w:t xml:space="preserve"> is almost always visible an</w:t>
      </w:r>
      <w:r w:rsidR="00651366">
        <w:t>d displays links to the main site, current course, and resourc</w:t>
      </w:r>
      <w:r w:rsidR="0060629E">
        <w:t>es/activities on which you are working</w:t>
      </w:r>
      <w:r w:rsidR="00651366">
        <w:t>.</w:t>
      </w:r>
    </w:p>
    <w:p w:rsidR="00F17B5A" w:rsidRDefault="00287EA5" w:rsidP="007E0255">
      <w:r>
        <w:t>The example below shows a new course set up with topic sections; edit</w:t>
      </w:r>
      <w:r w:rsidR="00F17B5A">
        <w:t>ing</w:t>
      </w:r>
      <w:r>
        <w:t xml:space="preserve"> is off. </w:t>
      </w:r>
      <w:r w:rsidR="00B4397D">
        <w:t>Some</w:t>
      </w:r>
      <w:r>
        <w:t xml:space="preserve"> of Moodle's many </w:t>
      </w:r>
      <w:hyperlink r:id="rId56" w:tooltip="Blocks" w:history="1">
        <w:r w:rsidRPr="007671D4">
          <w:t>blocks</w:t>
        </w:r>
      </w:hyperlink>
      <w:r>
        <w:t xml:space="preserve"> </w:t>
      </w:r>
      <w:r w:rsidR="00B4397D">
        <w:t xml:space="preserve">are displayed </w:t>
      </w:r>
      <w:r>
        <w:t>on the right and left sides of the topics, such as</w:t>
      </w:r>
      <w:r w:rsidR="00CC1B3A">
        <w:t xml:space="preserve"> </w:t>
      </w:r>
      <w:r w:rsidR="001944A6">
        <w:t xml:space="preserve">an HTML block with teacher contact information, </w:t>
      </w:r>
      <w:r w:rsidR="00CC1B3A">
        <w:t xml:space="preserve">Navigation, Settings, </w:t>
      </w:r>
      <w:r w:rsidR="001944A6">
        <w:t>My private files, an RSS feed,</w:t>
      </w:r>
      <w:r w:rsidR="00CC1B3A">
        <w:t xml:space="preserve"> and Activities.</w:t>
      </w:r>
      <w:r>
        <w:t xml:space="preserve"> The teacher is ready to add</w:t>
      </w:r>
      <w:r w:rsidR="00CC1B3A">
        <w:t xml:space="preserve"> or edit resources and activities</w:t>
      </w:r>
      <w:r w:rsidR="001944A6">
        <w:t>,</w:t>
      </w:r>
      <w:r w:rsidR="00CC1B3A">
        <w:t xml:space="preserve"> or add or remove </w:t>
      </w:r>
      <w:r>
        <w:t xml:space="preserve">blocks to their course. </w:t>
      </w:r>
    </w:p>
    <w:p w:rsidR="00287EA5" w:rsidRDefault="001944A6" w:rsidP="007E0255">
      <w:r>
        <w:rPr>
          <w:noProof/>
        </w:rPr>
        <w:drawing>
          <wp:inline distT="0" distB="0" distL="0" distR="0" wp14:anchorId="6D77BA71" wp14:editId="25387B1D">
            <wp:extent cx="6440556" cy="3673731"/>
            <wp:effectExtent l="19050" t="19050" r="17780" b="222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6432785" cy="3669298"/>
                    </a:xfrm>
                    <a:prstGeom prst="rect">
                      <a:avLst/>
                    </a:prstGeom>
                    <a:ln>
                      <a:solidFill>
                        <a:schemeClr val="accent1"/>
                      </a:solidFill>
                    </a:ln>
                  </pic:spPr>
                </pic:pic>
              </a:graphicData>
            </a:graphic>
          </wp:inline>
        </w:drawing>
      </w:r>
    </w:p>
    <w:p w:rsidR="00C11C1D" w:rsidRDefault="00BC3D14" w:rsidP="003755AB">
      <w:pPr>
        <w:pStyle w:val="Caption"/>
        <w:jc w:val="center"/>
      </w:pPr>
      <w:bookmarkStart w:id="6" w:name="_Ref155781868"/>
      <w:r>
        <w:t xml:space="preserve">Screenshot </w:t>
      </w:r>
      <w:r w:rsidR="00D9081E">
        <w:fldChar w:fldCharType="begin"/>
      </w:r>
      <w:r w:rsidR="00287EA5">
        <w:instrText xml:space="preserve"> SEQ Screenshot_ \* ARABIC </w:instrText>
      </w:r>
      <w:r w:rsidR="00D9081E">
        <w:fldChar w:fldCharType="separate"/>
      </w:r>
      <w:r w:rsidR="0039587F">
        <w:rPr>
          <w:noProof/>
        </w:rPr>
        <w:t>1</w:t>
      </w:r>
      <w:r w:rsidR="00D9081E">
        <w:fldChar w:fldCharType="end"/>
      </w:r>
      <w:r w:rsidR="00287EA5">
        <w:t xml:space="preserve"> Sample course page</w:t>
      </w:r>
      <w:bookmarkEnd w:id="6"/>
    </w:p>
    <w:p w:rsidR="00C11C1D" w:rsidRPr="00C11C1D" w:rsidRDefault="00C11C1D" w:rsidP="00C11C1D"/>
    <w:p w:rsidR="007E0255" w:rsidRDefault="007E0255" w:rsidP="00F564C8">
      <w:pPr>
        <w:pStyle w:val="Heading1"/>
      </w:pPr>
      <w:bookmarkStart w:id="7" w:name="_Toc349569503"/>
      <w:r>
        <w:lastRenderedPageBreak/>
        <w:t>Editing a Course Section</w:t>
      </w:r>
      <w:bookmarkEnd w:id="7"/>
      <w:r>
        <w:t xml:space="preserve"> </w:t>
      </w:r>
    </w:p>
    <w:p w:rsidR="00A21D1E" w:rsidRDefault="00A21D1E" w:rsidP="00D51C84">
      <w:pPr>
        <w:pStyle w:val="Heading2"/>
      </w:pPr>
      <w:bookmarkStart w:id="8" w:name="_Toc349569504"/>
      <w:r>
        <w:t>The Activity Chooser</w:t>
      </w:r>
      <w:bookmarkEnd w:id="8"/>
    </w:p>
    <w:p w:rsidR="00A21D1E" w:rsidRDefault="0093761B" w:rsidP="00A21D1E">
      <w:r>
        <w:rPr>
          <w:noProof/>
        </w:rPr>
        <mc:AlternateContent>
          <mc:Choice Requires="wps">
            <w:drawing>
              <wp:anchor distT="0" distB="0" distL="114300" distR="114300" simplePos="0" relativeHeight="251711488" behindDoc="0" locked="0" layoutInCell="1" allowOverlap="1" wp14:anchorId="02D7CDE6" wp14:editId="2C02932C">
                <wp:simplePos x="0" y="0"/>
                <wp:positionH relativeFrom="column">
                  <wp:posOffset>4773087</wp:posOffset>
                </wp:positionH>
                <wp:positionV relativeFrom="page">
                  <wp:posOffset>4297363</wp:posOffset>
                </wp:positionV>
                <wp:extent cx="1266991" cy="474980"/>
                <wp:effectExtent l="0" t="4127" r="0" b="43498"/>
                <wp:wrapNone/>
                <wp:docPr id="203" name="Right Arrow 203"/>
                <wp:cNvGraphicFramePr/>
                <a:graphic xmlns:a="http://schemas.openxmlformats.org/drawingml/2006/main">
                  <a:graphicData uri="http://schemas.microsoft.com/office/word/2010/wordprocessingShape">
                    <wps:wsp>
                      <wps:cNvSpPr/>
                      <wps:spPr>
                        <a:xfrm rot="5400000">
                          <a:off x="0" y="0"/>
                          <a:ext cx="1266991" cy="474980"/>
                        </a:xfrm>
                        <a:prstGeom prst="rightArrow">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196E6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03" o:spid="_x0000_s1026" type="#_x0000_t13" style="position:absolute;margin-left:375.85pt;margin-top:338.4pt;width:99.75pt;height:37.4pt;rotation:9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" adj="17551" fillcolor="#4f81bd" strokecolor="#385d8a" strokeweight="2pt">
                <w10:wrap anchory="page"/>
              </v:shape>
            </w:pict>
          </mc:Fallback>
        </mc:AlternateContent>
      </w:r>
      <w:r>
        <w:rPr>
          <w:noProof/>
        </w:rPr>
        <mc:AlternateContent>
          <mc:Choice Requires="wps">
            <w:drawing>
              <wp:anchor distT="0" distB="0" distL="114300" distR="114300" simplePos="0" relativeHeight="251709440" behindDoc="0" locked="0" layoutInCell="1" allowOverlap="1" wp14:anchorId="79D4D5AD" wp14:editId="751644C2">
                <wp:simplePos x="0" y="0"/>
                <wp:positionH relativeFrom="column">
                  <wp:posOffset>1070603</wp:posOffset>
                </wp:positionH>
                <wp:positionV relativeFrom="page">
                  <wp:posOffset>4906791</wp:posOffset>
                </wp:positionV>
                <wp:extent cx="1975750" cy="475186"/>
                <wp:effectExtent l="0" t="0" r="0" b="32068"/>
                <wp:wrapNone/>
                <wp:docPr id="201" name="Right Arrow 201"/>
                <wp:cNvGraphicFramePr/>
                <a:graphic xmlns:a="http://schemas.openxmlformats.org/drawingml/2006/main">
                  <a:graphicData uri="http://schemas.microsoft.com/office/word/2010/wordprocessingShape">
                    <wps:wsp>
                      <wps:cNvSpPr/>
                      <wps:spPr>
                        <a:xfrm rot="5400000">
                          <a:off x="0" y="0"/>
                          <a:ext cx="1975750" cy="475186"/>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D27D5" id="Right Arrow 201" o:spid="_x0000_s1026" type="#_x0000_t13" style="position:absolute;margin-left:84.3pt;margin-top:386.35pt;width:155.55pt;height:37.4pt;rotation:9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" adj="19003" fillcolor="#4f81bd [3204]" strokecolor="#243f60 [1604]" strokeweight="2pt">
                <w10:wrap anchory="page"/>
              </v:shape>
            </w:pict>
          </mc:Fallback>
        </mc:AlternateContent>
      </w:r>
      <w:r>
        <w:rPr>
          <w:noProof/>
        </w:rPr>
        <mc:AlternateContent>
          <mc:Choice Requires="wpg">
            <w:drawing>
              <wp:anchor distT="0" distB="0" distL="114300" distR="114300" simplePos="0" relativeHeight="251708416" behindDoc="0" locked="0" layoutInCell="1" allowOverlap="1" wp14:anchorId="7258AA81" wp14:editId="4E920395">
                <wp:simplePos x="0" y="0"/>
                <wp:positionH relativeFrom="column">
                  <wp:posOffset>156845</wp:posOffset>
                </wp:positionH>
                <wp:positionV relativeFrom="page">
                  <wp:posOffset>2296160</wp:posOffset>
                </wp:positionV>
                <wp:extent cx="2854325" cy="5661025"/>
                <wp:effectExtent l="19050" t="19050" r="22225" b="15875"/>
                <wp:wrapSquare wrapText="bothSides"/>
                <wp:docPr id="200" name="Group 200"/>
                <wp:cNvGraphicFramePr/>
                <a:graphic xmlns:a="http://schemas.openxmlformats.org/drawingml/2006/main">
                  <a:graphicData uri="http://schemas.microsoft.com/office/word/2010/wordprocessingGroup">
                    <wpg:wgp>
                      <wpg:cNvGrpSpPr/>
                      <wpg:grpSpPr>
                        <a:xfrm>
                          <a:off x="0" y="0"/>
                          <a:ext cx="2854325" cy="5661025"/>
                          <a:chOff x="0" y="0"/>
                          <a:chExt cx="2854519" cy="5661328"/>
                        </a:xfrm>
                      </wpg:grpSpPr>
                      <wpg:grpSp>
                        <wpg:cNvPr id="144" name="Group 144"/>
                        <wpg:cNvGrpSpPr/>
                        <wpg:grpSpPr>
                          <a:xfrm>
                            <a:off x="0" y="0"/>
                            <a:ext cx="2845878" cy="2676295"/>
                            <a:chOff x="0" y="0"/>
                            <a:chExt cx="2854518" cy="3045349"/>
                          </a:xfrm>
                        </wpg:grpSpPr>
                        <pic:pic xmlns:pic="http://schemas.openxmlformats.org/drawingml/2006/picture">
                          <pic:nvPicPr>
                            <pic:cNvPr id="134" name="Picture 134"/>
                            <pic:cNvPicPr>
                              <a:picLocks noChangeAspect="1"/>
                            </pic:cNvPicPr>
                          </pic:nvPicPr>
                          <pic:blipFill rotWithShape="1">
                            <a:blip r:embed="rId58">
                              <a:extLst>
                                <a:ext uri="{28A0092B-C50C-407E-A947-70E740481C1C}">
                                  <a14:useLocalDpi xmlns:a14="http://schemas.microsoft.com/office/drawing/2010/main" val="0"/>
                                </a:ext>
                              </a:extLst>
                            </a:blip>
                            <a:srcRect b="19487"/>
                            <a:stretch/>
                          </pic:blipFill>
                          <pic:spPr bwMode="auto">
                            <a:xfrm>
                              <a:off x="0" y="0"/>
                              <a:ext cx="2854518" cy="3045349"/>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36" name="Picture 13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874644" y="1518699"/>
                              <a:ext cx="1924215" cy="524786"/>
                            </a:xfrm>
                            <a:prstGeom prst="rect">
                              <a:avLst/>
                            </a:prstGeom>
                            <a:ln>
                              <a:solidFill>
                                <a:schemeClr val="tx1"/>
                              </a:solidFill>
                            </a:ln>
                          </pic:spPr>
                        </pic:pic>
                      </wpg:grpSp>
                      <pic:pic xmlns:pic="http://schemas.openxmlformats.org/drawingml/2006/picture">
                        <pic:nvPicPr>
                          <pic:cNvPr id="167" name="Picture 167"/>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2790907"/>
                            <a:ext cx="2854519" cy="2870421"/>
                          </a:xfrm>
                          <a:prstGeom prst="rect">
                            <a:avLst/>
                          </a:prstGeom>
                          <a:ln>
                            <a:solidFill>
                              <a:schemeClr val="tx1"/>
                            </a:solidFill>
                          </a:ln>
                        </pic:spPr>
                      </pic:pic>
                    </wpg:wgp>
                  </a:graphicData>
                </a:graphic>
              </wp:anchor>
            </w:drawing>
          </mc:Choice>
          <mc:Fallback>
            <w:pict>
              <v:group w14:anchorId="6F5E2819" id="Group 200" o:spid="_x0000_s1026" style="position:absolute;margin-left:12.35pt;margin-top:180.8pt;width:224.75pt;height:445.75pt;z-index:251708416;mso-position-vertical-relative:page" coordsize="28545,56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">
                <v:group id="Group 144" o:spid="_x0000_s1027" style="position:absolute;width:28458;height:26762" coordsize="28545,30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Picture 134" o:spid="_x0000_s1028" type="#_x0000_t75" style="position:absolute;width:28545;height:30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rx7PEAAAA3AAAAA8AAABkcnMvZG93bnJldi54bWxET01LAzEQvQv+hzBCbzZrq6WsTYsIlqoU&#10;2m1LPQ7JuFncTJZNbOO/N4LQ2zze58wWybXiRH1oPCu4GxYgiLU3DdcK9ruX2ymIEJENtp5JwQ8F&#10;WMyvr2ZYGn/mLZ2qWIscwqFEBTbGrpQyaEsOw9B3xJn79L3DmGFfS9PjOYe7Vo6KYiIdNpwbLHb0&#10;bEl/Vd9OwdLqyajSm/e3h/HqNX4ckjmuk1KDm/T0CCJSihfxv3tl8vzxPfw9ky+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Orx7PEAAAA3AAAAA8AAAAAAAAAAAAAAAAA&#10;nwIAAGRycy9kb3ducmV2LnhtbFBLBQYAAAAABAAEAPcAAACQAwAAAAA=&#10;" stroked="t" strokecolor="black [3213]">
                    <v:stroke joinstyle="round"/>
                    <v:imagedata r:id="rId61" o:title="" cropbottom="12771f"/>
                    <v:path arrowok="t"/>
                  </v:shape>
                  <v:shape id="Picture 136" o:spid="_x0000_s1029" type="#_x0000_t75" style="position:absolute;left:8746;top:15186;width:19242;height:52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BawbBAAAA3AAAAA8AAABkcnMvZG93bnJldi54bWxET1tLwzAUfhf2H8IZ+CIubXVl1GVDvKCv&#10;62TPh+bYVpOTkMSu/nsjCL6dj+96tvvZGjFRiKNjBeWqAEHcOT1yr+Dt+Hy9ARETskbjmBR8U4T9&#10;bnGxxUa7Mx9oalMvcgjHBhUMKflGytgNZDGunCfO3LsLFlOGoZc64DmHWyOroqilxZFzw4CeHgbq&#10;Ptsvq4Bun8qpNWvzUZ+K8PJY+quq8kpdLuf7OxCJ5vQv/nO/6jz/pobfZ/IFcvc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MBawbBAAAA3AAAAA8AAAAAAAAAAAAAAAAAnwIA&#10;AGRycy9kb3ducmV2LnhtbFBLBQYAAAAABAAEAPcAAACNAwAAAAA=&#10;" stroked="t" strokecolor="black [3213]">
                    <v:imagedata r:id="rId62" o:title=""/>
                    <v:path arrowok="t"/>
                  </v:shape>
                </v:group>
                <v:shape id="Picture 167" o:spid="_x0000_s1030" type="#_x0000_t75" style="position:absolute;top:27909;width:28545;height:287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wUZjBAAAA3AAAAA8AAABkcnMvZG93bnJldi54bWxET02LwjAQvS/4H8II3tZUD65Wo6goePCy&#10;dRevQzO2xWRSm2jrvzcLC97m8T5nseqsEQ9qfOVYwWiYgCDOna64UPBz2n9OQfiArNE4JgVP8rBa&#10;9j4WmGrX8jc9slCIGMI+RQVlCHUqpc9LsuiHriaO3MU1FkOETSF1g20Mt0aOk2QiLVYcG0qsaVtS&#10;fs3uVoGh9ve5uRmfHLNzl512M67HM6UG/W49BxGoC2/xv/ug4/zJF/w9Ey+Qyx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xwUZjBAAAA3AAAAA8AAAAAAAAAAAAAAAAAnwIA&#10;AGRycy9kb3ducmV2LnhtbFBLBQYAAAAABAAEAPcAAACNAwAAAAA=&#10;" stroked="t" strokecolor="black [3213]">
                  <v:imagedata r:id="rId63" o:title=""/>
                  <v:path arrowok="t"/>
                </v:shape>
                <w10:wrap type="square" anchory="page"/>
              </v:group>
            </w:pict>
          </mc:Fallback>
        </mc:AlternateContent>
      </w:r>
      <w:r>
        <w:rPr>
          <w:noProof/>
        </w:rPr>
        <mc:AlternateContent>
          <mc:Choice Requires="wpg">
            <w:drawing>
              <wp:anchor distT="0" distB="0" distL="114300" distR="114300" simplePos="0" relativeHeight="251705344" behindDoc="0" locked="0" layoutInCell="1" allowOverlap="1" wp14:anchorId="52A05A8C" wp14:editId="6CBE8A84">
                <wp:simplePos x="0" y="0"/>
                <wp:positionH relativeFrom="column">
                  <wp:posOffset>3404870</wp:posOffset>
                </wp:positionH>
                <wp:positionV relativeFrom="page">
                  <wp:posOffset>2296795</wp:posOffset>
                </wp:positionV>
                <wp:extent cx="3020695" cy="5247640"/>
                <wp:effectExtent l="19050" t="19050" r="27305" b="10160"/>
                <wp:wrapSquare wrapText="bothSides"/>
                <wp:docPr id="197" name="Group 197"/>
                <wp:cNvGraphicFramePr/>
                <a:graphic xmlns:a="http://schemas.openxmlformats.org/drawingml/2006/main">
                  <a:graphicData uri="http://schemas.microsoft.com/office/word/2010/wordprocessingGroup">
                    <wpg:wgp>
                      <wpg:cNvGrpSpPr/>
                      <wpg:grpSpPr>
                        <a:xfrm>
                          <a:off x="0" y="0"/>
                          <a:ext cx="3020695" cy="5247640"/>
                          <a:chOff x="0" y="0"/>
                          <a:chExt cx="3458817" cy="6090230"/>
                        </a:xfrm>
                      </wpg:grpSpPr>
                      <wpg:grpSp>
                        <wpg:cNvPr id="146" name="Group 146"/>
                        <wpg:cNvGrpSpPr/>
                        <wpg:grpSpPr>
                          <a:xfrm>
                            <a:off x="0" y="0"/>
                            <a:ext cx="3458817" cy="3045349"/>
                            <a:chOff x="0" y="0"/>
                            <a:chExt cx="3458817" cy="3045349"/>
                          </a:xfrm>
                        </wpg:grpSpPr>
                        <pic:pic xmlns:pic="http://schemas.openxmlformats.org/drawingml/2006/picture">
                          <pic:nvPicPr>
                            <pic:cNvPr id="139" name="Picture 139"/>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981739" cy="3045349"/>
                            </a:xfrm>
                            <a:prstGeom prst="rect">
                              <a:avLst/>
                            </a:prstGeom>
                            <a:ln>
                              <a:solidFill>
                                <a:schemeClr val="tx1"/>
                              </a:solidFill>
                            </a:ln>
                          </pic:spPr>
                        </pic:pic>
                        <pic:pic xmlns:pic="http://schemas.openxmlformats.org/drawingml/2006/picture">
                          <pic:nvPicPr>
                            <pic:cNvPr id="56" name="Picture 56"/>
                            <pic:cNvPicPr>
                              <a:picLocks noChangeAspect="1"/>
                            </pic:cNvPicPr>
                          </pic:nvPicPr>
                          <pic:blipFill rotWithShape="1">
                            <a:blip r:embed="rId65">
                              <a:extLst>
                                <a:ext uri="{28A0092B-C50C-407E-A947-70E740481C1C}">
                                  <a14:useLocalDpi xmlns:a14="http://schemas.microsoft.com/office/drawing/2010/main" val="0"/>
                                </a:ext>
                              </a:extLst>
                            </a:blip>
                            <a:srcRect l="-1" r="6094" b="-2491"/>
                            <a:stretch/>
                          </pic:blipFill>
                          <pic:spPr bwMode="auto">
                            <a:xfrm>
                              <a:off x="755374" y="1399429"/>
                              <a:ext cx="2703443" cy="333955"/>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wpg:grpSp>
                      <wpg:grpSp>
                        <wpg:cNvPr id="148" name="Group 148"/>
                        <wpg:cNvGrpSpPr/>
                        <wpg:grpSpPr>
                          <a:xfrm>
                            <a:off x="87464" y="3442915"/>
                            <a:ext cx="2814320" cy="2647315"/>
                            <a:chOff x="0" y="0"/>
                            <a:chExt cx="3299792" cy="2902226"/>
                          </a:xfrm>
                        </wpg:grpSpPr>
                        <pic:pic xmlns:pic="http://schemas.openxmlformats.org/drawingml/2006/picture">
                          <pic:nvPicPr>
                            <pic:cNvPr id="151" name="Picture 151"/>
                            <pic:cNvPicPr>
                              <a:picLocks noChangeAspect="1"/>
                            </pic:cNvPicPr>
                          </pic:nvPicPr>
                          <pic:blipFill rotWithShape="1">
                            <a:blip r:embed="rId66">
                              <a:extLst>
                                <a:ext uri="{28A0092B-C50C-407E-A947-70E740481C1C}">
                                  <a14:useLocalDpi xmlns:a14="http://schemas.microsoft.com/office/drawing/2010/main" val="0"/>
                                </a:ext>
                              </a:extLst>
                            </a:blip>
                            <a:srcRect r="2818"/>
                            <a:stretch/>
                          </pic:blipFill>
                          <pic:spPr bwMode="auto">
                            <a:xfrm>
                              <a:off x="1510748" y="0"/>
                              <a:ext cx="1789044" cy="2902226"/>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66" name="Picture 166"/>
                            <pic:cNvPicPr>
                              <a:picLocks noChangeAspect="1"/>
                            </pic:cNvPicPr>
                          </pic:nvPicPr>
                          <pic:blipFill rotWithShape="1">
                            <a:blip r:embed="rId67">
                              <a:extLst>
                                <a:ext uri="{28A0092B-C50C-407E-A947-70E740481C1C}">
                                  <a14:useLocalDpi xmlns:a14="http://schemas.microsoft.com/office/drawing/2010/main" val="0"/>
                                </a:ext>
                              </a:extLst>
                            </a:blip>
                            <a:srcRect l="15948" t="4506" b="1"/>
                            <a:stretch/>
                          </pic:blipFill>
                          <pic:spPr bwMode="auto">
                            <a:xfrm>
                              <a:off x="0" y="731520"/>
                              <a:ext cx="1550505" cy="1518699"/>
                            </a:xfrm>
                            <a:prstGeom prst="rect">
                              <a:avLst/>
                            </a:prstGeom>
                            <a:ln>
                              <a:solidFill>
                                <a:schemeClr val="tx1"/>
                              </a:solid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21114855" id="Group 197" o:spid="_x0000_s1026" style="position:absolute;margin-left:268.1pt;margin-top:180.85pt;width:237.85pt;height:413.2pt;z-index:251705344;mso-position-vertical-relative:page;mso-width-relative:margin;mso-height-relative:margin" coordsize="34588,60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">
                <v:group id="Group 146" o:spid="_x0000_s1027" style="position:absolute;width:34588;height:30453" coordsize="34588,30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shape id="Picture 139" o:spid="_x0000_s1028" type="#_x0000_t75" style="position:absolute;width:29817;height:304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ZrCTDAAAA3AAAAA8AAABkcnMvZG93bnJldi54bWxET01rwkAQvRf8D8sI3uomEUqNriKCpT14&#10;aFr0OmTHJJqdjburxn/fFYTe5vE+Z77sTSuu5HxjWUE6TkAQl1Y3XCn4/dm8voPwAVlja5kU3MnD&#10;cjF4mWOu7Y2/6VqESsQQ9jkqqEPocil9WZNBP7YdceQO1hkMEbpKaoe3GG5amSXJmzTYcGyosaN1&#10;TeWpuBgF8nxJt815vy12h+M9/egzt/rKlBoN+9UMRKA+/Iuf7k8d50+m8HgmXiA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hmsJMMAAADcAAAADwAAAAAAAAAAAAAAAACf&#10;AgAAZHJzL2Rvd25yZXYueG1sUEsFBgAAAAAEAAQA9wAAAI8DAAAAAA==&#10;" stroked="t" strokecolor="black [3213]">
                    <v:imagedata r:id="rId68" o:title=""/>
                    <v:path arrowok="t"/>
                  </v:shape>
                  <v:shape id="Picture 56" o:spid="_x0000_s1029" type="#_x0000_t75" style="position:absolute;left:7553;top:13994;width:27035;height:3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P+bEAAAA2wAAAA8AAABkcnMvZG93bnJldi54bWxEj0GLwjAUhO+C/yE8YS+i6QrKUo2iwoKg&#10;i1SF4u3ZPNti81KarNZ/vxGEPQ4z8w0zW7SmEndqXGlZwecwAkGcWV1yruB0/B58gXAeWWNlmRQ8&#10;ycFi3u3MMNb2wQndDz4XAcIuRgWF93UspcsKMuiGtiYO3tU2Bn2QTS51g48AN5UcRdFEGiw5LBRY&#10;07qg7Hb4NQqSfXI5p+nqud399Pd+R7nT6VKpj167nILw1Pr/8Lu90QrGE3h9CT9Az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P+bEAAAA2wAAAA8AAAAAAAAAAAAAAAAA&#10;nwIAAGRycy9kb3ducmV2LnhtbFBLBQYAAAAABAAEAPcAAACQAwAAAAA=&#10;" stroked="t" strokecolor="black [3213]">
                    <v:stroke joinstyle="round"/>
                    <v:imagedata r:id="rId69" o:title="" cropbottom="-1633f" cropleft="-1f" cropright="3994f"/>
                    <v:path arrowok="t"/>
                  </v:shape>
                </v:group>
                <v:group id="Group 148" o:spid="_x0000_s1030" style="position:absolute;left:874;top:34429;width:28143;height:26473" coordsize="32997,29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Picture 151" o:spid="_x0000_s1031" type="#_x0000_t75" style="position:absolute;left:15107;width:17890;height:290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KbGnCAAAA3AAAAA8AAABkcnMvZG93bnJldi54bWxET0tqwzAQ3Qd6BzGF7GLZpU1b17IJgYZu&#10;SkjSAwzW+NNaI2MptnP7qBDIbh7vO1kxm06MNLjWsoIkikEQl1a3XCv4OX2u3kA4j6yxs0wKLuSg&#10;yB8WGabaTnyg8ehrEULYpaig8b5PpXRlQwZdZHviwFV2MOgDHGqpB5xCuOnkUxyvpcGWQ0ODPW0b&#10;Kv+OZ6OgHN0rTeZ73++eN11VO21Pv+9KLR/nzQcIT7O/i2/uLx3mvyTw/0y4QOZ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SmxpwgAAANwAAAAPAAAAAAAAAAAAAAAAAJ8C&#10;AABkcnMvZG93bnJldi54bWxQSwUGAAAAAAQABAD3AAAAjgMAAAAA&#10;" stroked="t" strokecolor="black [3213]">
                    <v:stroke joinstyle="round"/>
                    <v:imagedata r:id="rId70" o:title="" cropright="1847f"/>
                    <v:path arrowok="t"/>
                  </v:shape>
                  <v:shape id="Picture 166" o:spid="_x0000_s1032" type="#_x0000_t75" style="position:absolute;top:7315;width:15505;height:151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EcUXEAAAA3AAAAA8AAABkcnMvZG93bnJldi54bWxEj0GLwjAQhe8L/ocwwl4WTddDlWoquqAI&#10;i4haPA/N2JY2k9JE7f77jSB4m+G9782bxbI3jbhT5yrLCr7HEQji3OqKCwXZeTOagXAeWWNjmRT8&#10;kYNlOvhYYKLtg490P/lChBB2CSoovW8TKV1ekkE3ti1x0K62M+jD2hVSd/gI4aaRkyiKpcGKw4US&#10;W/opKa9PNxNq7JvpVza95HTYHVbH9W+Gelsr9TnsV3MQnnr/Nr/onQ5cHMPzmTCBT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CEcUXEAAAA3AAAAA8AAAAAAAAAAAAAAAAA&#10;nwIAAGRycy9kb3ducmV2LnhtbFBLBQYAAAAABAAEAPcAAACQAwAAAAA=&#10;" stroked="t" strokecolor="black [3213]">
                    <v:imagedata r:id="rId71" o:title="" croptop="2953f" cropbottom="1f" cropleft="10452f"/>
                    <v:path arrowok="t"/>
                  </v:shape>
                </v:group>
                <w10:wrap type="square" anchory="page"/>
              </v:group>
            </w:pict>
          </mc:Fallback>
        </mc:AlternateContent>
      </w:r>
      <w:r w:rsidR="00A21D1E">
        <w:t xml:space="preserve">In Moodle 2.3 you have the option to use the new Activity Chooser </w:t>
      </w:r>
      <w:r w:rsidR="002E73B9">
        <w:t>which</w:t>
      </w:r>
      <w:r w:rsidR="00A21D1E">
        <w:t xml:space="preserve"> </w:t>
      </w:r>
      <w:r w:rsidR="00B571C2">
        <w:t>displays one</w:t>
      </w:r>
      <w:r w:rsidR="00A21D1E">
        <w:t xml:space="preserve"> list </w:t>
      </w:r>
      <w:r w:rsidR="00AF4DA2">
        <w:t>of</w:t>
      </w:r>
      <w:r w:rsidR="00A21D1E">
        <w:t xml:space="preserve"> all activities and resources or you can select to turn the </w:t>
      </w:r>
      <w:r w:rsidR="00AF4DA2">
        <w:t xml:space="preserve">Activity Chooser off and use the separate </w:t>
      </w:r>
      <w:r w:rsidR="002E73B9">
        <w:t>Activity and Resource drop down menus.</w:t>
      </w:r>
    </w:p>
    <w:p w:rsidR="00550BA8" w:rsidRDefault="00550BA8">
      <w:pPr>
        <w:spacing w:before="0" w:beforeAutospacing="0" w:after="0" w:afterAutospacing="0"/>
        <w:jc w:val="left"/>
      </w:pPr>
      <w:r>
        <w:rPr>
          <w:b/>
          <w:i/>
          <w:iCs/>
        </w:rPr>
        <w:br w:type="page"/>
      </w:r>
    </w:p>
    <w:p w:rsidR="007E0255" w:rsidRDefault="00A54300" w:rsidP="00D51C84">
      <w:pPr>
        <w:pStyle w:val="Heading2"/>
      </w:pPr>
      <w:bookmarkStart w:id="9" w:name="_Toc349569505"/>
      <w:r>
        <w:lastRenderedPageBreak/>
        <w:t xml:space="preserve">Adding </w:t>
      </w:r>
      <w:r w:rsidR="007E0255">
        <w:t>Activity Modules</w:t>
      </w:r>
      <w:bookmarkEnd w:id="9"/>
    </w:p>
    <w:p w:rsidR="007E0255" w:rsidRPr="007E0255" w:rsidRDefault="007E0255" w:rsidP="00E10E42">
      <w:pPr>
        <w:keepNext/>
      </w:pPr>
      <w:r w:rsidRPr="007E0255">
        <w:t xml:space="preserve">There are a number of robust interactive learning </w:t>
      </w:r>
      <w:r w:rsidRPr="007E0255">
        <w:rPr>
          <w:b/>
        </w:rPr>
        <w:t xml:space="preserve">activity modules </w:t>
      </w:r>
      <w:r w:rsidRPr="007E0255">
        <w:t xml:space="preserve">that you may </w:t>
      </w:r>
      <w:r w:rsidRPr="007E0255">
        <w:rPr>
          <w:b/>
        </w:rPr>
        <w:t>add to your course</w:t>
      </w:r>
      <w:r w:rsidRPr="007E0255">
        <w:t xml:space="preserve">. </w:t>
      </w:r>
      <w:r w:rsidR="00A54300">
        <w:t>Use the</w:t>
      </w:r>
      <w:r w:rsidR="00D67810">
        <w:t xml:space="preserve"> </w:t>
      </w:r>
      <w:r w:rsidR="00D67810" w:rsidRPr="00D67810">
        <w:t>Activity Chooser</w:t>
      </w:r>
      <w:r w:rsidR="00D67810">
        <w:t xml:space="preserve"> </w:t>
      </w:r>
      <w:r w:rsidR="00D67810">
        <w:rPr>
          <w:b/>
        </w:rPr>
        <w:t xml:space="preserve">+Add an activity or Resource </w:t>
      </w:r>
      <w:r w:rsidR="00D67810">
        <w:t>or</w:t>
      </w:r>
      <w:r w:rsidR="00A54300">
        <w:t xml:space="preserve"> </w:t>
      </w:r>
      <w:r w:rsidR="00D67810" w:rsidRPr="00D67810">
        <w:rPr>
          <w:b/>
        </w:rPr>
        <w:t>A</w:t>
      </w:r>
      <w:r w:rsidR="00A54300" w:rsidRPr="00D67810">
        <w:rPr>
          <w:b/>
        </w:rPr>
        <w:t xml:space="preserve">dd an </w:t>
      </w:r>
      <w:r w:rsidR="00D67810">
        <w:rPr>
          <w:b/>
        </w:rPr>
        <w:t>A</w:t>
      </w:r>
      <w:r w:rsidR="00A54300" w:rsidRPr="00D67810">
        <w:rPr>
          <w:b/>
        </w:rPr>
        <w:t>ctivity</w:t>
      </w:r>
      <w:r w:rsidR="00A54300" w:rsidRPr="007E0255">
        <w:t xml:space="preserve"> drop-down menu</w:t>
      </w:r>
      <w:r w:rsidR="00A54300">
        <w:t xml:space="preserve"> to select your choice.</w:t>
      </w:r>
      <w:r w:rsidR="001944A6" w:rsidRPr="001944A6">
        <w:rPr>
          <w:noProof/>
        </w:rPr>
        <w:t xml:space="preserve"> </w:t>
      </w:r>
      <w:r w:rsidR="00D67810">
        <w:rPr>
          <w:noProof/>
        </w:rPr>
        <w:t xml:space="preserve">(The Activity Chooser can be turned off and on.) </w:t>
      </w:r>
    </w:p>
    <w:p w:rsidR="007E0255" w:rsidRPr="007E0255" w:rsidRDefault="007E0255" w:rsidP="007E0255">
      <w:r w:rsidRPr="007E0255">
        <w:t>Communication and collaboration may take place using</w:t>
      </w:r>
      <w:r w:rsidRPr="007E0255">
        <w:rPr>
          <w:b/>
        </w:rPr>
        <w:t xml:space="preserve"> Chats</w:t>
      </w:r>
      <w:r w:rsidRPr="007E0255">
        <w:t xml:space="preserve"> and </w:t>
      </w:r>
      <w:r w:rsidRPr="007E0255">
        <w:rPr>
          <w:b/>
        </w:rPr>
        <w:t>Forums</w:t>
      </w:r>
      <w:r w:rsidRPr="007E0255">
        <w:t xml:space="preserve"> for conversational activities and </w:t>
      </w:r>
      <w:r w:rsidRPr="007E0255">
        <w:rPr>
          <w:b/>
        </w:rPr>
        <w:t>Choices</w:t>
      </w:r>
      <w:r w:rsidRPr="007E0255">
        <w:t xml:space="preserve"> to gain group feedback. Adding </w:t>
      </w:r>
      <w:hyperlink r:id="rId72" w:tooltip="Wikis" w:history="1">
        <w:r w:rsidRPr="00814B9C">
          <w:rPr>
            <w:rStyle w:val="Hyperlink"/>
            <w:b/>
            <w:color w:val="auto"/>
            <w:u w:val="none"/>
          </w:rPr>
          <w:t>Wikis</w:t>
        </w:r>
      </w:hyperlink>
      <w:r w:rsidRPr="007E0255">
        <w:t xml:space="preserve"> to you</w:t>
      </w:r>
      <w:r w:rsidR="00814B9C">
        <w:t>r course</w:t>
      </w:r>
      <w:r w:rsidRPr="007E0255">
        <w:t xml:space="preserve"> is an excellent way to allow students to work together on a project. </w:t>
      </w:r>
    </w:p>
    <w:p w:rsidR="00CE2D29" w:rsidRDefault="007E0255" w:rsidP="007E0255">
      <w:r w:rsidRPr="007E0255">
        <w:t xml:space="preserve">Work can be submitted by students and marked by teachers using </w:t>
      </w:r>
      <w:r w:rsidRPr="007E0255">
        <w:rPr>
          <w:b/>
        </w:rPr>
        <w:t>Assignments</w:t>
      </w:r>
      <w:r w:rsidRPr="007E0255">
        <w:t xml:space="preserve"> or </w:t>
      </w:r>
      <w:r w:rsidRPr="007E0255">
        <w:rPr>
          <w:b/>
        </w:rPr>
        <w:t>Workshops</w:t>
      </w:r>
      <w:r w:rsidRPr="007E0255">
        <w:t xml:space="preserve">. The </w:t>
      </w:r>
      <w:r w:rsidRPr="007E0255">
        <w:rPr>
          <w:b/>
        </w:rPr>
        <w:t>Quizzes</w:t>
      </w:r>
      <w:r w:rsidRPr="007E0255">
        <w:t xml:space="preserve"> </w:t>
      </w:r>
      <w:r w:rsidR="00B571C2">
        <w:t xml:space="preserve">and </w:t>
      </w:r>
      <w:proofErr w:type="spellStart"/>
      <w:r w:rsidR="00B571C2" w:rsidRPr="00B571C2">
        <w:rPr>
          <w:b/>
        </w:rPr>
        <w:t>HotPot</w:t>
      </w:r>
      <w:proofErr w:type="spellEnd"/>
      <w:r w:rsidR="00B571C2">
        <w:rPr>
          <w:b/>
        </w:rPr>
        <w:t xml:space="preserve"> </w:t>
      </w:r>
      <w:r w:rsidR="00B571C2" w:rsidRPr="00B571C2">
        <w:t>(a special module to add Hot Potatoes activities)</w:t>
      </w:r>
      <w:r w:rsidR="00B571C2">
        <w:t xml:space="preserve"> </w:t>
      </w:r>
      <w:r w:rsidRPr="007E0255">
        <w:t xml:space="preserve">offer several options for </w:t>
      </w:r>
      <w:r w:rsidR="007C2EEE">
        <w:t>timing, frequency</w:t>
      </w:r>
      <w:r w:rsidR="00814B9C">
        <w:t>,</w:t>
      </w:r>
      <w:r w:rsidR="007C2EEE">
        <w:t xml:space="preserve"> and </w:t>
      </w:r>
      <w:r w:rsidRPr="007E0255">
        <w:t xml:space="preserve">scoring. </w:t>
      </w:r>
    </w:p>
    <w:p w:rsidR="007E0255" w:rsidRPr="007E0255" w:rsidRDefault="007E0255" w:rsidP="007E0255">
      <w:r w:rsidRPr="007E0255">
        <w:rPr>
          <w:b/>
        </w:rPr>
        <w:t>Lessons</w:t>
      </w:r>
      <w:r w:rsidRPr="007E0255">
        <w:t xml:space="preserve"> and </w:t>
      </w:r>
      <w:r w:rsidRPr="007E0255">
        <w:rPr>
          <w:b/>
        </w:rPr>
        <w:t>SCORM</w:t>
      </w:r>
      <w:r w:rsidR="00B571C2">
        <w:rPr>
          <w:b/>
        </w:rPr>
        <w:t xml:space="preserve"> packages</w:t>
      </w:r>
      <w:r w:rsidRPr="007E0255">
        <w:t xml:space="preserve"> deliver content and offer ways of individualizing your presentation based upon a student's choices. Key words can be added to </w:t>
      </w:r>
      <w:r w:rsidRPr="007E0255">
        <w:rPr>
          <w:b/>
        </w:rPr>
        <w:t>Glossaries</w:t>
      </w:r>
      <w:r w:rsidRPr="007E0255">
        <w:t xml:space="preserve"> by you or, if you allow it, your students. </w:t>
      </w:r>
      <w:r w:rsidR="00814B9C">
        <w:t xml:space="preserve">With </w:t>
      </w:r>
      <w:proofErr w:type="spellStart"/>
      <w:r w:rsidR="00814B9C" w:rsidRPr="00B571C2">
        <w:rPr>
          <w:b/>
        </w:rPr>
        <w:t>NanoGong</w:t>
      </w:r>
      <w:proofErr w:type="spellEnd"/>
      <w:r w:rsidR="00B571C2" w:rsidRPr="00B571C2">
        <w:rPr>
          <w:b/>
        </w:rPr>
        <w:t xml:space="preserve"> voice activity</w:t>
      </w:r>
      <w:r w:rsidR="00814B9C">
        <w:t xml:space="preserve"> teachers and students can create audio files for delivering directions or creating recorded responses.</w:t>
      </w:r>
    </w:p>
    <w:p w:rsidR="007E0255" w:rsidRPr="005F122B" w:rsidRDefault="005F122B" w:rsidP="007E0255">
      <w:r w:rsidRPr="007E0255">
        <w:rPr>
          <w:b/>
        </w:rPr>
        <w:t>Surveys</w:t>
      </w:r>
      <w:r>
        <w:rPr>
          <w:b/>
        </w:rPr>
        <w:t xml:space="preserve"> </w:t>
      </w:r>
      <w:r>
        <w:t>provide ready-</w:t>
      </w:r>
      <w:r w:rsidRPr="005F122B">
        <w:t xml:space="preserve">made surveys </w:t>
      </w:r>
      <w:r>
        <w:t>you</w:t>
      </w:r>
      <w:r w:rsidRPr="005F122B">
        <w:t xml:space="preserve"> can use to gather information from students.  </w:t>
      </w:r>
      <w:r>
        <w:t xml:space="preserve">Since </w:t>
      </w:r>
      <w:r w:rsidRPr="005F122B">
        <w:rPr>
          <w:b/>
        </w:rPr>
        <w:t>Surveys</w:t>
      </w:r>
      <w:r w:rsidRPr="005F122B">
        <w:t xml:space="preserve"> are not editable, using</w:t>
      </w:r>
      <w:r>
        <w:rPr>
          <w:b/>
        </w:rPr>
        <w:t xml:space="preserve"> Feedback </w:t>
      </w:r>
      <w:r w:rsidRPr="005F122B">
        <w:t>to create your survey</w:t>
      </w:r>
      <w:r>
        <w:t xml:space="preserve"> questions or course evaluations</w:t>
      </w:r>
      <w:r w:rsidRPr="005F122B">
        <w:t xml:space="preserve"> may be an option. </w:t>
      </w:r>
      <w:r w:rsidR="00814B9C">
        <w:t xml:space="preserve">For teachers who want to share </w:t>
      </w:r>
      <w:r>
        <w:t xml:space="preserve">collections or banks of records such as Web sites or images, </w:t>
      </w:r>
      <w:r w:rsidRPr="005F122B">
        <w:rPr>
          <w:b/>
        </w:rPr>
        <w:t>Databases</w:t>
      </w:r>
      <w:r>
        <w:t xml:space="preserve"> are a great way to organize them. </w:t>
      </w:r>
    </w:p>
    <w:p w:rsidR="007E0255" w:rsidRDefault="00A54300" w:rsidP="00D51C84">
      <w:pPr>
        <w:pStyle w:val="Heading2"/>
      </w:pPr>
      <w:bookmarkStart w:id="10" w:name="_Toc349569506"/>
      <w:r>
        <w:t>Adding Resources</w:t>
      </w:r>
      <w:bookmarkEnd w:id="10"/>
    </w:p>
    <w:p w:rsidR="00640845" w:rsidRDefault="00A54300" w:rsidP="00A54300">
      <w:r w:rsidRPr="00A54300">
        <w:t xml:space="preserve">Moodle supports a range of different </w:t>
      </w:r>
      <w:r w:rsidRPr="00A54300">
        <w:rPr>
          <w:b/>
        </w:rPr>
        <w:t>resource</w:t>
      </w:r>
      <w:r w:rsidRPr="00A54300">
        <w:t xml:space="preserve"> </w:t>
      </w:r>
      <w:r w:rsidRPr="00A54300">
        <w:rPr>
          <w:b/>
        </w:rPr>
        <w:t>types</w:t>
      </w:r>
      <w:r w:rsidRPr="00A54300">
        <w:t xml:space="preserve"> that allow you to include almost any kind of digital content into your courses. These can be added by using the</w:t>
      </w:r>
      <w:r w:rsidR="00C0090E">
        <w:t xml:space="preserve"> </w:t>
      </w:r>
      <w:r w:rsidR="002F6892">
        <w:rPr>
          <w:b/>
        </w:rPr>
        <w:t>A</w:t>
      </w:r>
      <w:r w:rsidRPr="00A54300">
        <w:rPr>
          <w:b/>
        </w:rPr>
        <w:t>dd a resource</w:t>
      </w:r>
      <w:r w:rsidRPr="00A54300">
        <w:t xml:space="preserve"> </w:t>
      </w:r>
      <w:r w:rsidR="00B571C2">
        <w:t xml:space="preserve">or </w:t>
      </w:r>
      <w:r w:rsidR="00B571C2" w:rsidRPr="00B571C2">
        <w:rPr>
          <w:b/>
        </w:rPr>
        <w:t>+Add an activity or resource</w:t>
      </w:r>
      <w:r w:rsidR="00B571C2">
        <w:t xml:space="preserve"> menu</w:t>
      </w:r>
      <w:r w:rsidRPr="00A54300">
        <w:t xml:space="preserve"> when editing is turned on. </w:t>
      </w:r>
    </w:p>
    <w:p w:rsidR="00B571C2" w:rsidRDefault="00B571C2" w:rsidP="00A54300">
      <w:r>
        <w:t xml:space="preserve">The </w:t>
      </w:r>
      <w:r w:rsidRPr="00D96E41">
        <w:rPr>
          <w:b/>
        </w:rPr>
        <w:t>Book</w:t>
      </w:r>
      <w:r>
        <w:t xml:space="preserve"> module can be used to create a multi-page resource in a book-like format, with chapters and subchapters. Th</w:t>
      </w:r>
      <w:r w:rsidR="00D96E41">
        <w:t>ey can contain text and media files.</w:t>
      </w:r>
    </w:p>
    <w:p w:rsidR="00640845" w:rsidRDefault="00640845" w:rsidP="00A54300">
      <w:r>
        <w:t xml:space="preserve">You may link to </w:t>
      </w:r>
      <w:r w:rsidR="001566B5">
        <w:t>a</w:t>
      </w:r>
      <w:r>
        <w:t xml:space="preserve"> digital file using the </w:t>
      </w:r>
      <w:r w:rsidRPr="00640845">
        <w:rPr>
          <w:b/>
        </w:rPr>
        <w:t>File</w:t>
      </w:r>
      <w:r>
        <w:t xml:space="preserve"> option and selecting it from your private files</w:t>
      </w:r>
      <w:r w:rsidR="005F122B">
        <w:t xml:space="preserve"> or desktop,</w:t>
      </w:r>
      <w:r>
        <w:t xml:space="preserve"> or choose </w:t>
      </w:r>
      <w:r w:rsidRPr="00640845">
        <w:rPr>
          <w:b/>
        </w:rPr>
        <w:t>Folder</w:t>
      </w:r>
      <w:r>
        <w:t xml:space="preserve"> to give access to a number of files in one folder.</w:t>
      </w:r>
    </w:p>
    <w:p w:rsidR="001566B5" w:rsidRDefault="001566B5" w:rsidP="001566B5">
      <w:r w:rsidRPr="00A54300">
        <w:t xml:space="preserve">If you have an </w:t>
      </w:r>
      <w:r w:rsidRPr="00A54300">
        <w:rPr>
          <w:b/>
        </w:rPr>
        <w:t>IMS content package</w:t>
      </w:r>
      <w:r>
        <w:rPr>
          <w:b/>
        </w:rPr>
        <w:t xml:space="preserve"> </w:t>
      </w:r>
      <w:r w:rsidRPr="001566B5">
        <w:t xml:space="preserve">(some publishers include </w:t>
      </w:r>
      <w:r>
        <w:t>this</w:t>
      </w:r>
      <w:r w:rsidRPr="001566B5">
        <w:t xml:space="preserve"> with the purchase of their book) </w:t>
      </w:r>
      <w:r>
        <w:t xml:space="preserve">use this to add the content to your course. </w:t>
      </w:r>
      <w:r w:rsidRPr="00A54300">
        <w:t xml:space="preserve"> </w:t>
      </w:r>
    </w:p>
    <w:p w:rsidR="001566B5" w:rsidRDefault="001566B5" w:rsidP="00A54300">
      <w:pPr>
        <w:rPr>
          <w:b/>
        </w:rPr>
      </w:pPr>
      <w:r w:rsidRPr="00A54300">
        <w:t xml:space="preserve">Use a </w:t>
      </w:r>
      <w:r w:rsidRPr="00A54300">
        <w:rPr>
          <w:b/>
        </w:rPr>
        <w:t>label</w:t>
      </w:r>
      <w:r>
        <w:t xml:space="preserve"> as a topic header or to </w:t>
      </w:r>
      <w:r w:rsidRPr="00A54300">
        <w:t>embed instructions or information in the course section.</w:t>
      </w:r>
    </w:p>
    <w:p w:rsidR="00AB029F" w:rsidRDefault="00640845" w:rsidP="00657E0B">
      <w:r>
        <w:rPr>
          <w:b/>
        </w:rPr>
        <w:t>P</w:t>
      </w:r>
      <w:r w:rsidR="00A54300" w:rsidRPr="00A54300">
        <w:rPr>
          <w:b/>
        </w:rPr>
        <w:t>age</w:t>
      </w:r>
      <w:r w:rsidR="00A54300" w:rsidRPr="00A54300">
        <w:t xml:space="preserve"> is </w:t>
      </w:r>
      <w:r>
        <w:t xml:space="preserve">to compose a text </w:t>
      </w:r>
      <w:r w:rsidR="00A54300" w:rsidRPr="00A54300">
        <w:t xml:space="preserve">page </w:t>
      </w:r>
      <w:r>
        <w:t>or a Web page.</w:t>
      </w:r>
      <w:r w:rsidR="00A54300" w:rsidRPr="00A54300">
        <w:t xml:space="preserve"> </w:t>
      </w:r>
      <w:r w:rsidR="008A252A">
        <w:t xml:space="preserve">You can make use of </w:t>
      </w:r>
      <w:r w:rsidR="00A54300" w:rsidRPr="00A54300">
        <w:t>Moodle's WYSIWYG</w:t>
      </w:r>
      <w:r w:rsidR="00651366">
        <w:t xml:space="preserve"> (What You See is </w:t>
      </w:r>
      <w:proofErr w:type="gramStart"/>
      <w:r w:rsidR="00651366">
        <w:t>What</w:t>
      </w:r>
      <w:proofErr w:type="gramEnd"/>
      <w:r w:rsidR="00651366">
        <w:t xml:space="preserve"> You Get)</w:t>
      </w:r>
      <w:r w:rsidR="00A54300" w:rsidRPr="00A54300">
        <w:t xml:space="preserve"> editor. </w:t>
      </w:r>
    </w:p>
    <w:p w:rsidR="002F6892" w:rsidRDefault="00657E0B" w:rsidP="00657E0B">
      <w:r w:rsidRPr="00657E0B">
        <w:rPr>
          <w:b/>
        </w:rPr>
        <w:t>URL</w:t>
      </w:r>
      <w:r>
        <w:t xml:space="preserve"> is used to link to an external source of information such as a Web site. </w:t>
      </w:r>
    </w:p>
    <w:p w:rsidR="00F21A98" w:rsidRDefault="00AB029F" w:rsidP="00D51C84">
      <w:pPr>
        <w:pStyle w:val="Heading2"/>
      </w:pPr>
      <w:bookmarkStart w:id="11" w:name="_Toc349569507"/>
      <w:r>
        <w:rPr>
          <w:noProof/>
        </w:rPr>
        <w:lastRenderedPageBreak/>
        <w:drawing>
          <wp:anchor distT="0" distB="0" distL="114300" distR="114300" simplePos="0" relativeHeight="251682816" behindDoc="0" locked="0" layoutInCell="1" allowOverlap="1" wp14:anchorId="64D4EC1A" wp14:editId="57728EEA">
            <wp:simplePos x="0" y="0"/>
            <wp:positionH relativeFrom="column">
              <wp:posOffset>4930775</wp:posOffset>
            </wp:positionH>
            <wp:positionV relativeFrom="page">
              <wp:posOffset>871855</wp:posOffset>
            </wp:positionV>
            <wp:extent cx="1502410" cy="3510915"/>
            <wp:effectExtent l="19050" t="19050" r="21590" b="133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02410" cy="351091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F21A98">
        <w:t>Adding Blocks</w:t>
      </w:r>
      <w:bookmarkEnd w:id="11"/>
    </w:p>
    <w:p w:rsidR="00F21A98" w:rsidRPr="00F21A98" w:rsidRDefault="00F21A98" w:rsidP="00F21A98">
      <w:r w:rsidRPr="00F21A98">
        <w:t xml:space="preserve">Each course homepage generally contains </w:t>
      </w:r>
      <w:r w:rsidRPr="00F21A98">
        <w:rPr>
          <w:b/>
        </w:rPr>
        <w:t>blocks</w:t>
      </w:r>
      <w:r w:rsidRPr="00F21A98">
        <w:t xml:space="preserve"> on th</w:t>
      </w:r>
      <w:r w:rsidR="00E10E42">
        <w:t>e left and right with the central</w:t>
      </w:r>
      <w:r w:rsidRPr="00F21A98">
        <w:t xml:space="preserve"> column containing the course content. Blocks may be added, hidden, deleted, and moved up, down and left/right when editing is turned on. Examples of blocks can be see</w:t>
      </w:r>
      <w:r w:rsidR="002F6892">
        <w:t>n</w:t>
      </w:r>
      <w:r w:rsidRPr="00F21A98">
        <w:t xml:space="preserve"> in the </w:t>
      </w:r>
      <w:r w:rsidR="00A74EC9">
        <w:t xml:space="preserve">Sample Course screenshot </w:t>
      </w:r>
      <w:r w:rsidR="00D9081E">
        <w:fldChar w:fldCharType="begin"/>
      </w:r>
      <w:r w:rsidR="00DD0FAF">
        <w:instrText xml:space="preserve"> PAGEREF _Ref155781868 \p </w:instrText>
      </w:r>
      <w:r w:rsidR="00D9081E">
        <w:fldChar w:fldCharType="separate"/>
      </w:r>
      <w:r w:rsidR="0039587F">
        <w:rPr>
          <w:noProof/>
        </w:rPr>
        <w:t>on page 6</w:t>
      </w:r>
      <w:r w:rsidR="00D9081E">
        <w:rPr>
          <w:noProof/>
        </w:rPr>
        <w:fldChar w:fldCharType="end"/>
      </w:r>
      <w:r w:rsidR="000E4FB3">
        <w:rPr>
          <w:noProof/>
        </w:rPr>
        <w:t>9</w:t>
      </w:r>
      <w:r w:rsidRPr="00F21A98">
        <w:t>. "Latest News", "Blogs", "Upcoming Events", and "Recent Activity" are a few examples</w:t>
      </w:r>
      <w:r w:rsidR="00A74EC9">
        <w:t xml:space="preserve"> of available blocks</w:t>
      </w:r>
      <w:r w:rsidRPr="00F21A98">
        <w:t xml:space="preserve">. </w:t>
      </w:r>
    </w:p>
    <w:p w:rsidR="00F21A98" w:rsidRPr="00F21A98" w:rsidRDefault="005F122B" w:rsidP="00F21A98">
      <w:r>
        <w:t>O</w:t>
      </w:r>
      <w:r>
        <w:rPr>
          <w:b/>
        </w:rPr>
        <w:t>ver 20</w:t>
      </w:r>
      <w:r w:rsidR="00F21A98" w:rsidRPr="00F21A98">
        <w:rPr>
          <w:b/>
        </w:rPr>
        <w:t xml:space="preserve"> different block types</w:t>
      </w:r>
      <w:r w:rsidR="00F21A98" w:rsidRPr="00F21A98">
        <w:t xml:space="preserve"> can provide additional information or functionality to the learner by the teacher. The standard blocks that come with Moodle are shown on the right. There are also many </w:t>
      </w:r>
      <w:r w:rsidR="00F21A98" w:rsidRPr="00F21A98">
        <w:rPr>
          <w:b/>
        </w:rPr>
        <w:t>non-standard blocks</w:t>
      </w:r>
      <w:r w:rsidR="00F21A98" w:rsidRPr="00F21A98">
        <w:t xml:space="preserve"> developed by </w:t>
      </w:r>
      <w:proofErr w:type="spellStart"/>
      <w:r w:rsidR="00F21A98" w:rsidRPr="00F21A98">
        <w:t>Moodlers</w:t>
      </w:r>
      <w:proofErr w:type="spellEnd"/>
      <w:r w:rsidR="00F21A98" w:rsidRPr="00F21A98">
        <w:t xml:space="preserve"> that an administrator can add to this list. </w:t>
      </w:r>
    </w:p>
    <w:p w:rsidR="00F21A98" w:rsidRDefault="00657E0B" w:rsidP="00F21A98">
      <w:pPr>
        <w:rPr>
          <w:noProof/>
        </w:rPr>
      </w:pPr>
      <w:r>
        <w:rPr>
          <w:noProof/>
        </w:rPr>
        <w:t xml:space="preserve">The </w:t>
      </w:r>
      <w:r w:rsidRPr="00657E0B">
        <w:rPr>
          <w:b/>
          <w:noProof/>
        </w:rPr>
        <w:t>Navi</w:t>
      </w:r>
      <w:r>
        <w:rPr>
          <w:b/>
          <w:noProof/>
        </w:rPr>
        <w:t>gation B</w:t>
      </w:r>
      <w:r w:rsidRPr="00657E0B">
        <w:rPr>
          <w:b/>
          <w:noProof/>
        </w:rPr>
        <w:t>lock</w:t>
      </w:r>
      <w:r>
        <w:rPr>
          <w:noProof/>
        </w:rPr>
        <w:t xml:space="preserve"> </w:t>
      </w:r>
      <w:r w:rsidR="005F122B">
        <w:rPr>
          <w:noProof/>
        </w:rPr>
        <w:t xml:space="preserve">is </w:t>
      </w:r>
      <w:r>
        <w:rPr>
          <w:noProof/>
        </w:rPr>
        <w:t>available</w:t>
      </w:r>
      <w:r w:rsidR="007D2B3A">
        <w:rPr>
          <w:noProof/>
        </w:rPr>
        <w:t xml:space="preserve"> to teachers and students</w:t>
      </w:r>
      <w:r w:rsidR="001E093F">
        <w:rPr>
          <w:noProof/>
        </w:rPr>
        <w:t xml:space="preserve"> at all times</w:t>
      </w:r>
      <w:r w:rsidR="007D2B3A">
        <w:rPr>
          <w:noProof/>
        </w:rPr>
        <w:t>.</w:t>
      </w:r>
      <w:r w:rsidR="00AB029F">
        <w:rPr>
          <w:noProof/>
        </w:rPr>
        <w:t xml:space="preserve"> It can be moved and docked, but not deleted.</w:t>
      </w:r>
      <w:r w:rsidR="007D2B3A">
        <w:rPr>
          <w:noProof/>
        </w:rPr>
        <w:t xml:space="preserve"> Teachers with editing rights in a course will always have the </w:t>
      </w:r>
      <w:r w:rsidR="002F6892">
        <w:rPr>
          <w:b/>
        </w:rPr>
        <w:t>A</w:t>
      </w:r>
      <w:r w:rsidR="00F21A98" w:rsidRPr="00F21A98">
        <w:rPr>
          <w:b/>
        </w:rPr>
        <w:t xml:space="preserve">dministration </w:t>
      </w:r>
      <w:r w:rsidR="002F6892">
        <w:rPr>
          <w:b/>
        </w:rPr>
        <w:t>B</w:t>
      </w:r>
      <w:r w:rsidR="00F21A98" w:rsidRPr="00F21A98">
        <w:rPr>
          <w:b/>
        </w:rPr>
        <w:t>lock</w:t>
      </w:r>
      <w:r w:rsidR="001E093F">
        <w:rPr>
          <w:b/>
        </w:rPr>
        <w:t xml:space="preserve"> </w:t>
      </w:r>
      <w:r w:rsidR="001E093F" w:rsidRPr="001E093F">
        <w:t>available</w:t>
      </w:r>
      <w:r w:rsidR="00F21A98" w:rsidRPr="00F21A98">
        <w:t>.</w:t>
      </w:r>
      <w:r w:rsidRPr="00657E0B">
        <w:rPr>
          <w:noProof/>
        </w:rPr>
        <w:t xml:space="preserve"> </w:t>
      </w:r>
    </w:p>
    <w:p w:rsidR="00F21A98" w:rsidRDefault="00F21A98" w:rsidP="00F564C8">
      <w:pPr>
        <w:pStyle w:val="Heading1"/>
      </w:pPr>
      <w:bookmarkStart w:id="12" w:name="_Toc349569508"/>
      <w:r>
        <w:t>Moodle Practice</w:t>
      </w:r>
      <w:bookmarkEnd w:id="12"/>
    </w:p>
    <w:p w:rsidR="00F21A98" w:rsidRPr="004962B6" w:rsidRDefault="000D02AA" w:rsidP="00F21A98">
      <w:r>
        <w:t xml:space="preserve">Now that you have had an opportunity to review the Moodle environment, we will create both resource pages as well as activities for your new course. </w:t>
      </w:r>
      <w:r w:rsidR="004962B6">
        <w:t xml:space="preserve">In order to complete the following exercises you will need to have a Moodle account </w:t>
      </w:r>
      <w:r w:rsidR="004962B6">
        <w:rPr>
          <w:b/>
          <w:i/>
        </w:rPr>
        <w:t>and</w:t>
      </w:r>
      <w:r w:rsidR="004962B6">
        <w:t xml:space="preserve"> have teacher privileges for your course. Contact the OTAN Moodle administrator if you have questions, </w:t>
      </w:r>
      <w:hyperlink r:id="rId74" w:history="1">
        <w:r w:rsidR="004962B6" w:rsidRPr="006C3021">
          <w:rPr>
            <w:rStyle w:val="Hyperlink"/>
          </w:rPr>
          <w:t>support@otan.us</w:t>
        </w:r>
      </w:hyperlink>
      <w:r w:rsidR="004962B6">
        <w:t xml:space="preserve">.  </w:t>
      </w:r>
    </w:p>
    <w:p w:rsidR="000D3C18" w:rsidRDefault="000D5470" w:rsidP="00AB029F">
      <w:r>
        <w:t xml:space="preserve">Once you have an account and your course is created, it is important to create and maintain a “profile.” This profile </w:t>
      </w:r>
      <w:r w:rsidR="005361C8">
        <w:t>gives you options regarding how information is displayed, how you wish to re</w:t>
      </w:r>
      <w:r w:rsidR="00A45728">
        <w:t xml:space="preserve">ceive </w:t>
      </w:r>
      <w:r w:rsidR="00B35B23">
        <w:t>e-mail</w:t>
      </w:r>
      <w:r w:rsidR="00A45728">
        <w:t xml:space="preserve"> from forums you</w:t>
      </w:r>
      <w:r w:rsidR="005361C8">
        <w:t xml:space="preserve"> create</w:t>
      </w:r>
      <w:r w:rsidR="00C01EAC">
        <w:t xml:space="preserve"> or subscribe to, </w:t>
      </w:r>
      <w:r w:rsidR="005361C8">
        <w:t xml:space="preserve">and it </w:t>
      </w:r>
      <w:r>
        <w:t>allows you to tell your students a little bit about yourself, your teaching philosophies</w:t>
      </w:r>
      <w:r w:rsidR="002F6892">
        <w:t>,</w:t>
      </w:r>
      <w:r>
        <w:t xml:space="preserve"> and any other information you believe is impo</w:t>
      </w:r>
      <w:r w:rsidR="000D3C18">
        <w:t>rtant to your students. Use E</w:t>
      </w:r>
      <w:r>
        <w:t>xercise</w:t>
      </w:r>
      <w:r w:rsidR="000D3C18">
        <w:t xml:space="preserve"> #1</w:t>
      </w:r>
      <w:r>
        <w:t xml:space="preserve"> to edit your profile. You will need a photograph of yourself to upload to </w:t>
      </w:r>
      <w:r w:rsidR="00651366">
        <w:t>your profile</w:t>
      </w:r>
      <w:r>
        <w:t xml:space="preserve">. </w:t>
      </w:r>
    </w:p>
    <w:p w:rsidR="00550BA8" w:rsidRDefault="00550BA8">
      <w:pPr>
        <w:spacing w:before="0" w:beforeAutospacing="0" w:after="0" w:afterAutospacing="0"/>
        <w:jc w:val="left"/>
      </w:pPr>
      <w:r>
        <w:rPr>
          <w:b/>
          <w:i/>
          <w:iCs/>
        </w:rPr>
        <w:br w:type="page"/>
      </w:r>
    </w:p>
    <w:p w:rsidR="004962B6" w:rsidRDefault="004962B6" w:rsidP="00D51C84">
      <w:pPr>
        <w:pStyle w:val="Heading2"/>
      </w:pPr>
      <w:bookmarkStart w:id="13" w:name="_Toc349569509"/>
      <w:r>
        <w:lastRenderedPageBreak/>
        <w:t>Exercise #1</w:t>
      </w:r>
      <w:r w:rsidR="00ED07C2">
        <w:t xml:space="preserve"> Editing Your Profile</w:t>
      </w:r>
      <w:bookmarkEnd w:id="13"/>
      <w:r w:rsidR="00ED07C2">
        <w:t xml:space="preserve"> </w:t>
      </w:r>
    </w:p>
    <w:p w:rsidR="00A300D6" w:rsidRDefault="009A6AC6" w:rsidP="002F17B7">
      <w:pPr>
        <w:pStyle w:val="Heading4"/>
      </w:pPr>
      <w:r>
        <w:t xml:space="preserve">There are several ways you can </w:t>
      </w:r>
      <w:r w:rsidR="00934B9F">
        <w:t>get to the “</w:t>
      </w:r>
      <w:r w:rsidR="006B5FE8">
        <w:t>E</w:t>
      </w:r>
      <w:r>
        <w:t>dit your profile</w:t>
      </w:r>
      <w:r w:rsidR="00934B9F">
        <w:t xml:space="preserve">” </w:t>
      </w:r>
      <w:r w:rsidR="00675BAC">
        <w:t>page</w:t>
      </w:r>
      <w:r w:rsidR="00A300D6">
        <w:t xml:space="preserve">. Let’s use the My Home option. </w:t>
      </w:r>
    </w:p>
    <w:p w:rsidR="00FB5591" w:rsidRDefault="00A300D6" w:rsidP="002F17B7">
      <w:pPr>
        <w:pStyle w:val="Heading4"/>
      </w:pPr>
      <w:r>
        <w:t xml:space="preserve">Select </w:t>
      </w:r>
      <w:r w:rsidR="006B5FE8">
        <w:t>“</w:t>
      </w:r>
      <w:r>
        <w:t>My Home</w:t>
      </w:r>
      <w:r w:rsidR="006B5FE8">
        <w:t>”</w:t>
      </w:r>
      <w:r>
        <w:t xml:space="preserve"> in the Navigation block</w:t>
      </w:r>
      <w:r w:rsidR="00934B9F">
        <w:t xml:space="preserve"> in the left column of the page</w:t>
      </w:r>
      <w:r>
        <w:t xml:space="preserve">. </w:t>
      </w:r>
      <w:r w:rsidR="00675BAC">
        <w:t>In the Settings block beneath the Navigation block, select the arrow to e</w:t>
      </w:r>
      <w:r>
        <w:t>xpand My Profile Settings</w:t>
      </w:r>
      <w:r w:rsidR="00675BAC">
        <w:t xml:space="preserve">. </w:t>
      </w:r>
    </w:p>
    <w:p w:rsidR="00675BAC" w:rsidRDefault="00FB5591" w:rsidP="002F17B7">
      <w:pPr>
        <w:pStyle w:val="Heading4"/>
      </w:pPr>
      <w:r>
        <w:rPr>
          <w:noProof/>
        </w:rPr>
        <w:drawing>
          <wp:inline distT="0" distB="0" distL="0" distR="0" wp14:anchorId="60E18F4E" wp14:editId="48439D8B">
            <wp:extent cx="1730375" cy="2066290"/>
            <wp:effectExtent l="19050" t="19050" r="22225" b="1016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1730375" cy="2066290"/>
                    </a:xfrm>
                    <a:prstGeom prst="rect">
                      <a:avLst/>
                    </a:prstGeom>
                    <a:ln>
                      <a:solidFill>
                        <a:schemeClr val="accent1"/>
                      </a:solidFill>
                    </a:ln>
                  </pic:spPr>
                </pic:pic>
              </a:graphicData>
            </a:graphic>
          </wp:inline>
        </w:drawing>
      </w:r>
    </w:p>
    <w:p w:rsidR="00FB5591" w:rsidRDefault="00FB5591" w:rsidP="002F17B7">
      <w:pPr>
        <w:pStyle w:val="Heading4"/>
      </w:pPr>
    </w:p>
    <w:p w:rsidR="00A300D6" w:rsidRDefault="006B5FE8" w:rsidP="002F17B7">
      <w:pPr>
        <w:pStyle w:val="Heading4"/>
        <w:rPr>
          <w:noProof/>
        </w:rPr>
      </w:pPr>
      <w:r>
        <w:t>Select “Edit p</w:t>
      </w:r>
      <w:r w:rsidR="00A300D6">
        <w:t>rofile</w:t>
      </w:r>
      <w:r>
        <w:t>”</w:t>
      </w:r>
      <w:r w:rsidR="00A300D6">
        <w:t>.</w:t>
      </w:r>
      <w:r w:rsidR="00934B9F" w:rsidRPr="00934B9F">
        <w:rPr>
          <w:noProof/>
        </w:rPr>
        <w:t xml:space="preserve"> </w:t>
      </w:r>
    </w:p>
    <w:p w:rsidR="00675BAC" w:rsidRDefault="00FB5591" w:rsidP="002F17B7">
      <w:pPr>
        <w:pStyle w:val="Heading4"/>
        <w:rPr>
          <w:noProof/>
        </w:rPr>
      </w:pPr>
      <w:r>
        <w:rPr>
          <w:noProof/>
        </w:rPr>
        <w:drawing>
          <wp:inline distT="0" distB="0" distL="0" distR="0" wp14:anchorId="64FFC126" wp14:editId="42A1BEF9">
            <wp:extent cx="2082800" cy="1569720"/>
            <wp:effectExtent l="19050" t="19050" r="12700"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082800" cy="1569720"/>
                    </a:xfrm>
                    <a:prstGeom prst="rect">
                      <a:avLst/>
                    </a:prstGeom>
                    <a:ln>
                      <a:solidFill>
                        <a:schemeClr val="accent1"/>
                      </a:solidFill>
                    </a:ln>
                  </pic:spPr>
                </pic:pic>
              </a:graphicData>
            </a:graphic>
          </wp:inline>
        </w:drawing>
      </w:r>
    </w:p>
    <w:p w:rsidR="00A300D6" w:rsidRDefault="00A300D6" w:rsidP="002F17B7">
      <w:pPr>
        <w:pStyle w:val="Heading4"/>
      </w:pPr>
    </w:p>
    <w:p w:rsidR="00675BAC" w:rsidRDefault="009A6AC6" w:rsidP="002F17B7">
      <w:pPr>
        <w:pStyle w:val="Heading4"/>
      </w:pPr>
      <w:r>
        <w:t>The next page is your current profile.</w:t>
      </w:r>
      <w:r w:rsidR="00A8059C">
        <w:t xml:space="preserve"> This is where you can </w:t>
      </w:r>
      <w:r w:rsidR="00675BAC">
        <w:t>change</w:t>
      </w:r>
      <w:r w:rsidR="00A8059C">
        <w:t xml:space="preserve"> your password, </w:t>
      </w:r>
      <w:r w:rsidR="00675BAC">
        <w:t>correct your name or location, and set your p</w:t>
      </w:r>
      <w:r w:rsidR="00CA5F0D">
        <w:t xml:space="preserve">references for emails and forum </w:t>
      </w:r>
      <w:r w:rsidR="00675BAC">
        <w:t>subscriptions.</w:t>
      </w:r>
    </w:p>
    <w:p w:rsidR="00D67810" w:rsidRDefault="00EF2526" w:rsidP="002F17B7">
      <w:pPr>
        <w:pStyle w:val="Heading4"/>
      </w:pPr>
      <w:r>
        <w:rPr>
          <w:noProof/>
        </w:rPr>
        <mc:AlternateContent>
          <mc:Choice Requires="wpg">
            <w:drawing>
              <wp:anchor distT="0" distB="0" distL="114300" distR="114300" simplePos="0" relativeHeight="251722752" behindDoc="0" locked="0" layoutInCell="1" allowOverlap="1" wp14:anchorId="52282D13" wp14:editId="6A560AD7">
                <wp:simplePos x="0" y="0"/>
                <wp:positionH relativeFrom="column">
                  <wp:posOffset>1484906</wp:posOffset>
                </wp:positionH>
                <wp:positionV relativeFrom="page">
                  <wp:posOffset>1319917</wp:posOffset>
                </wp:positionV>
                <wp:extent cx="1049572" cy="516669"/>
                <wp:effectExtent l="0" t="0" r="17780" b="17145"/>
                <wp:wrapNone/>
                <wp:docPr id="215" name="Group 215"/>
                <wp:cNvGraphicFramePr/>
                <a:graphic xmlns:a="http://schemas.openxmlformats.org/drawingml/2006/main">
                  <a:graphicData uri="http://schemas.microsoft.com/office/word/2010/wordprocessingGroup">
                    <wpg:wgp>
                      <wpg:cNvGrpSpPr/>
                      <wpg:grpSpPr>
                        <a:xfrm>
                          <a:off x="0" y="0"/>
                          <a:ext cx="1049572" cy="516669"/>
                          <a:chOff x="0" y="0"/>
                          <a:chExt cx="1049572" cy="516669"/>
                        </a:xfrm>
                      </wpg:grpSpPr>
                      <wps:wsp>
                        <wps:cNvPr id="212" name="Rectangle 212"/>
                        <wps:cNvSpPr/>
                        <wps:spPr>
                          <a:xfrm>
                            <a:off x="0" y="0"/>
                            <a:ext cx="1049572" cy="95250"/>
                          </a:xfrm>
                          <a:prstGeom prst="rect">
                            <a:avLst/>
                          </a:prstGeom>
                          <a:solidFill>
                            <a:schemeClr val="bg1"/>
                          </a:solidFill>
                          <a:ln w="25400" cap="flat" cmpd="sng" algn="ctr">
                            <a:solidFill>
                              <a:schemeClr val="bg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 name="Rectangle 213"/>
                        <wps:cNvSpPr/>
                        <wps:spPr>
                          <a:xfrm>
                            <a:off x="0" y="206733"/>
                            <a:ext cx="1049020" cy="9525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4" name="Rectangle 214"/>
                        <wps:cNvSpPr/>
                        <wps:spPr>
                          <a:xfrm>
                            <a:off x="0" y="421419"/>
                            <a:ext cx="1049020" cy="9525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06B7941" id="Group 215" o:spid="_x0000_s1026" style="position:absolute;margin-left:116.9pt;margin-top:103.95pt;width:82.65pt;height:40.7pt;z-index:251722752;mso-position-vertical-relative:page" coordsize="10495,5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">
                <v:rect id="Rectangle 212" o:spid="_x0000_s1027" style="position:absolute;width:10495;height: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I8sQA&#10;AADcAAAADwAAAGRycy9kb3ducmV2LnhtbESPQUvDQBSE74L/YXkFL2I3CSht7LaIUOhJse2lt0f2&#10;NRuafRt2n2n017uC4HGYmW+Y1WbyvRoppi6wgXJegCJugu24NXA8bB8WoJIgW+wDk4EvSrBZ396s&#10;sLbhyh807qVVGcKpRgNOZKi1To0jj2keBuLsnUP0KFnGVtuI1wz3va6K4kl77DgvOBzo1VFz2X96&#10;A8vv5l0WYXh00p2WrS/fznG8N+ZuNr08gxKa5D/8195ZA1VZwe+Zf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hiPLEAAAA3AAAAA8AAAAAAAAAAAAAAAAAmAIAAGRycy9k&#10;b3ducmV2LnhtbFBLBQYAAAAABAAEAPUAAACJAwAAAAA=&#10;" fillcolor="white [3212]" strokecolor="white [3212]" strokeweight="2pt"/>
                <v:rect id="Rectangle 213" o:spid="_x0000_s1028" style="position:absolute;top:2067;width:10490;height: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zMMA&#10;AADcAAAADwAAAGRycy9kb3ducmV2LnhtbESPQYvCMBSE7wv+h/AEb2tahUWqUUR06UnYtgePz+bZ&#10;FpuX0mRt999vBMHjMDPfMJvdaFrxoN41lhXE8wgEcWl1w5WCIj99rkA4j6yxtUwK/sjBbjv52GCi&#10;7cA/9Mh8JQKEXYIKau+7REpX1mTQzW1HHLyb7Q36IPtK6h6HADetXETRlzTYcFiosaNDTeU9+zUK&#10;8jQv4qvv7s2wOmaHy/m7vaZGqdl03K9BeBr9O/xqp1rBIl7C80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wzMMAAADcAAAADwAAAAAAAAAAAAAAAACYAgAAZHJzL2Rv&#10;d25yZXYueG1sUEsFBgAAAAAEAAQA9QAAAIgDAAAAAA==&#10;" fillcolor="window" strokecolor="window" strokeweight="2pt"/>
                <v:rect id="Rectangle 214" o:spid="_x0000_s1029" style="position:absolute;top:4214;width:10490;height: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ouMMA&#10;AADcAAAADwAAAGRycy9kb3ducmV2LnhtbESPQYvCMBSE7wv+h/AEb2takUWqUUR06UnYtgePz+bZ&#10;FpuX0mRt999vBMHjMDPfMJvdaFrxoN41lhXE8wgEcWl1w5WCIj99rkA4j6yxtUwK/sjBbjv52GCi&#10;7cA/9Mh8JQKEXYIKau+7REpX1mTQzW1HHLyb7Q36IPtK6h6HADetXETRlzTYcFiosaNDTeU9+zUK&#10;8jQv4qvv7s2wOmaHy/m7vaZGqdl03K9BeBr9O/xqp1rBIl7C80w4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KouMMAAADcAAAADwAAAAAAAAAAAAAAAACYAgAAZHJzL2Rv&#10;d25yZXYueG1sUEsFBgAAAAAEAAQA9QAAAIgDAAAAAA==&#10;" fillcolor="window" strokecolor="window" strokeweight="2pt"/>
                <w10:wrap anchory="page"/>
              </v:group>
            </w:pict>
          </mc:Fallback>
        </mc:AlternateContent>
      </w:r>
      <w:r w:rsidR="005361C8">
        <w:t>Review the options presented and make changes as necessary.</w:t>
      </w:r>
      <w:r w:rsidR="00D67810">
        <w:t xml:space="preserve"> ALL options presented in RED are required.</w:t>
      </w:r>
    </w:p>
    <w:p w:rsidR="002325BA" w:rsidRDefault="005361C8" w:rsidP="002F17B7">
      <w:pPr>
        <w:pStyle w:val="Heading4"/>
      </w:pPr>
      <w:r w:rsidRPr="005361C8">
        <w:lastRenderedPageBreak/>
        <w:t xml:space="preserve"> </w:t>
      </w:r>
      <w:r w:rsidR="00D67810">
        <w:rPr>
          <w:noProof/>
        </w:rPr>
        <w:drawing>
          <wp:inline distT="0" distB="0" distL="0" distR="0" wp14:anchorId="5CEED141" wp14:editId="408DC3B8">
            <wp:extent cx="5164008" cy="2759103"/>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168997" cy="2761769"/>
                    </a:xfrm>
                    <a:prstGeom prst="rect">
                      <a:avLst/>
                    </a:prstGeom>
                  </pic:spPr>
                </pic:pic>
              </a:graphicData>
            </a:graphic>
          </wp:inline>
        </w:drawing>
      </w:r>
      <w:r w:rsidR="00D67810">
        <w:rPr>
          <w:noProof/>
        </w:rPr>
        <w:t xml:space="preserve"> </w:t>
      </w:r>
    </w:p>
    <w:p w:rsidR="00207BD5" w:rsidRDefault="00207BD5" w:rsidP="002F17B7">
      <w:pPr>
        <w:pStyle w:val="Heading4"/>
      </w:pPr>
    </w:p>
    <w:p w:rsidR="002F6892" w:rsidRDefault="005361C8" w:rsidP="002F17B7">
      <w:pPr>
        <w:pStyle w:val="Heading4"/>
        <w:rPr>
          <w:noProof/>
        </w:rPr>
      </w:pPr>
      <w:r>
        <w:t>Be sure to enter a descri</w:t>
      </w:r>
      <w:r w:rsidR="006B5FE8">
        <w:t>ption.</w:t>
      </w:r>
    </w:p>
    <w:p w:rsidR="009A6AC6" w:rsidRDefault="002325BA" w:rsidP="002F17B7">
      <w:pPr>
        <w:pStyle w:val="Heading4"/>
      </w:pPr>
      <w:r>
        <w:rPr>
          <w:noProof/>
        </w:rPr>
        <w:drawing>
          <wp:inline distT="0" distB="0" distL="0" distR="0" wp14:anchorId="110E23E2" wp14:editId="66835563">
            <wp:extent cx="5128592" cy="1945139"/>
            <wp:effectExtent l="19050" t="19050" r="1524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118492" cy="1941308"/>
                    </a:xfrm>
                    <a:prstGeom prst="rect">
                      <a:avLst/>
                    </a:prstGeom>
                    <a:ln>
                      <a:solidFill>
                        <a:schemeClr val="accent1"/>
                      </a:solidFill>
                    </a:ln>
                  </pic:spPr>
                </pic:pic>
              </a:graphicData>
            </a:graphic>
          </wp:inline>
        </w:drawing>
      </w:r>
    </w:p>
    <w:p w:rsidR="005361C8" w:rsidRDefault="005361C8" w:rsidP="002F17B7">
      <w:pPr>
        <w:pStyle w:val="Heading4"/>
      </w:pPr>
      <w:r>
        <w:t xml:space="preserve">When you are finished, </w:t>
      </w:r>
      <w:r w:rsidR="00AB64D1">
        <w:t>select</w:t>
      </w:r>
      <w:r>
        <w:t xml:space="preserve"> the “Update Profile” button</w:t>
      </w:r>
      <w:r w:rsidR="009A6AC6">
        <w:t xml:space="preserve"> at the bottom of the page</w:t>
      </w:r>
      <w:r>
        <w:t xml:space="preserve">. </w:t>
      </w:r>
    </w:p>
    <w:p w:rsidR="00F8167F" w:rsidRDefault="009A6AC6" w:rsidP="002F17B7">
      <w:pPr>
        <w:pStyle w:val="Heading4"/>
      </w:pPr>
      <w:r>
        <w:t>Review the information on your profile page</w:t>
      </w:r>
      <w:r w:rsidR="00F8167F">
        <w:t xml:space="preserve">. </w:t>
      </w:r>
    </w:p>
    <w:p w:rsidR="007F6F0D" w:rsidRPr="007F6F0D" w:rsidRDefault="003755AB" w:rsidP="002F17B7">
      <w:pPr>
        <w:pStyle w:val="Heading4"/>
      </w:pPr>
      <w:r>
        <w:t>Note</w:t>
      </w:r>
      <w:r w:rsidR="007F6F0D">
        <w:t>:</w:t>
      </w:r>
      <w:r>
        <w:t xml:space="preserve"> </w:t>
      </w:r>
      <w:r w:rsidR="007F6F0D" w:rsidRPr="007F6F0D">
        <w:t xml:space="preserve">You can select your name at the top or bottom of </w:t>
      </w:r>
      <w:r w:rsidR="006B5FE8">
        <w:t xml:space="preserve">any </w:t>
      </w:r>
      <w:r w:rsidR="007F6F0D" w:rsidRPr="007F6F0D">
        <w:t xml:space="preserve">page at any time to </w:t>
      </w:r>
      <w:r w:rsidR="007F6F0D">
        <w:t xml:space="preserve">quickly </w:t>
      </w:r>
      <w:r w:rsidR="006B5FE8">
        <w:t>access</w:t>
      </w:r>
      <w:r w:rsidR="007F6F0D" w:rsidRPr="007F6F0D">
        <w:t xml:space="preserve"> your profile. </w:t>
      </w:r>
    </w:p>
    <w:p w:rsidR="0078447C" w:rsidRDefault="0078447C" w:rsidP="002F17B7">
      <w:pPr>
        <w:pStyle w:val="Heading4"/>
      </w:pPr>
      <w:r>
        <w:t xml:space="preserve">For the next activity, you will return to your profile but through a different path. Select </w:t>
      </w:r>
      <w:r w:rsidR="006B5FE8">
        <w:t>“</w:t>
      </w:r>
      <w:r>
        <w:t>My Home</w:t>
      </w:r>
      <w:r w:rsidR="006B5FE8">
        <w:t>”</w:t>
      </w:r>
      <w:r>
        <w:t xml:space="preserve">. Now select </w:t>
      </w:r>
      <w:r w:rsidR="006B5FE8">
        <w:t>“</w:t>
      </w:r>
      <w:r>
        <w:t>My Courses</w:t>
      </w:r>
      <w:r w:rsidR="006B5FE8">
        <w:t>”</w:t>
      </w:r>
      <w:r>
        <w:t xml:space="preserve"> in the Navigation block. Select your course and notice </w:t>
      </w:r>
      <w:r w:rsidR="006B5FE8">
        <w:t>“</w:t>
      </w:r>
      <w:r>
        <w:t>Participants</w:t>
      </w:r>
      <w:r w:rsidR="006B5FE8">
        <w:t>”</w:t>
      </w:r>
      <w:r>
        <w:t xml:space="preserve"> in the list as your course expands.</w:t>
      </w:r>
    </w:p>
    <w:p w:rsidR="0078447C" w:rsidRDefault="0078447C" w:rsidP="002F17B7">
      <w:pPr>
        <w:pStyle w:val="Heading4"/>
      </w:pPr>
      <w:r w:rsidRPr="0078447C">
        <w:t xml:space="preserve">Select </w:t>
      </w:r>
      <w:r w:rsidR="006B5FE8">
        <w:t>the “</w:t>
      </w:r>
      <w:r w:rsidRPr="0078447C">
        <w:t>Participants</w:t>
      </w:r>
      <w:r w:rsidR="006B5FE8">
        <w:t>”</w:t>
      </w:r>
      <w:r w:rsidRPr="0078447C">
        <w:t xml:space="preserve"> link. </w:t>
      </w:r>
      <w:r w:rsidR="007F6F0D" w:rsidRPr="0078447C">
        <w:t>Here you will see a list of participants in your class</w:t>
      </w:r>
      <w:r w:rsidRPr="0078447C">
        <w:t xml:space="preserve">. If this is </w:t>
      </w:r>
      <w:r w:rsidR="007F6F0D" w:rsidRPr="0078447C">
        <w:t xml:space="preserve">a new </w:t>
      </w:r>
      <w:r w:rsidRPr="0078447C">
        <w:t xml:space="preserve">course, </w:t>
      </w:r>
      <w:r w:rsidR="007F6F0D" w:rsidRPr="0078447C">
        <w:t xml:space="preserve">you are the only one listed. </w:t>
      </w:r>
      <w:r>
        <w:t xml:space="preserve">Notice that from this list you can send individual or group messages to selected users. </w:t>
      </w:r>
    </w:p>
    <w:p w:rsidR="007F6F0D" w:rsidRPr="0078447C" w:rsidRDefault="007F6F0D" w:rsidP="002F17B7">
      <w:pPr>
        <w:pStyle w:val="Heading4"/>
      </w:pPr>
      <w:r w:rsidRPr="0078447C">
        <w:t xml:space="preserve">Select your name. </w:t>
      </w:r>
      <w:r w:rsidR="0078447C">
        <w:t>Find the Settings block in the left column. You might want to collapse the Navigation block.</w:t>
      </w:r>
    </w:p>
    <w:p w:rsidR="009A6AC6" w:rsidRDefault="00AB64D1" w:rsidP="002F17B7">
      <w:pPr>
        <w:pStyle w:val="Heading4"/>
      </w:pPr>
      <w:r>
        <w:t>Select</w:t>
      </w:r>
      <w:r w:rsidR="009A6AC6">
        <w:t xml:space="preserve"> “Edit Profile” again. </w:t>
      </w:r>
    </w:p>
    <w:p w:rsidR="005361C8" w:rsidRDefault="005361C8" w:rsidP="002F17B7">
      <w:pPr>
        <w:pStyle w:val="Heading4"/>
      </w:pPr>
      <w:r>
        <w:lastRenderedPageBreak/>
        <w:t xml:space="preserve">Continue to the next exercise to upload a photo to your profile. This photo will display in Moodle whenever you are online, or when </w:t>
      </w:r>
      <w:r w:rsidR="007F6F0D">
        <w:t>others</w:t>
      </w:r>
      <w:r w:rsidR="00420B1A">
        <w:t xml:space="preserve"> </w:t>
      </w:r>
      <w:r>
        <w:t xml:space="preserve">view your profile. </w:t>
      </w:r>
    </w:p>
    <w:p w:rsidR="00F21A98" w:rsidRPr="00CA6B5B" w:rsidRDefault="00F21A98" w:rsidP="00CA6B5B">
      <w:pPr>
        <w:keepNext/>
        <w:rPr>
          <w:b/>
        </w:rPr>
      </w:pPr>
      <w:r w:rsidRPr="00CA6B5B">
        <w:rPr>
          <w:b/>
        </w:rPr>
        <w:t>Uploading Files</w:t>
      </w:r>
      <w:r w:rsidR="005361C8" w:rsidRPr="00CA6B5B">
        <w:rPr>
          <w:b/>
        </w:rPr>
        <w:t>: Adding a photo to your profile</w:t>
      </w:r>
    </w:p>
    <w:p w:rsidR="002F6892" w:rsidRDefault="005361C8" w:rsidP="00CA6B5B">
      <w:pPr>
        <w:keepNext/>
      </w:pPr>
      <w:r>
        <w:t xml:space="preserve">This exercise will be in two parts: The first file upload will be your photo to display in your profile. </w:t>
      </w:r>
      <w:r w:rsidR="00A74EC9" w:rsidRPr="00A74EC9">
        <w:rPr>
          <w:i/>
        </w:rPr>
        <w:t>(</w:t>
      </w:r>
      <w:r w:rsidR="008319D1" w:rsidRPr="00A74EC9">
        <w:rPr>
          <w:i/>
        </w:rPr>
        <w:t>Please n</w:t>
      </w:r>
      <w:r w:rsidR="002F6892">
        <w:rPr>
          <w:i/>
        </w:rPr>
        <w:t xml:space="preserve">ote: File sizes are limited </w:t>
      </w:r>
      <w:r w:rsidR="00D67810">
        <w:rPr>
          <w:i/>
        </w:rPr>
        <w:t>and</w:t>
      </w:r>
      <w:r w:rsidR="002F6892">
        <w:rPr>
          <w:i/>
        </w:rPr>
        <w:t xml:space="preserve"> set by the Moodle site administrator</w:t>
      </w:r>
      <w:r w:rsidR="0019331D">
        <w:rPr>
          <w:i/>
        </w:rPr>
        <w:t>, but a small file is best as it will upload quickly</w:t>
      </w:r>
      <w:r w:rsidR="008319D1" w:rsidRPr="00A74EC9">
        <w:rPr>
          <w:i/>
        </w:rPr>
        <w:t>.</w:t>
      </w:r>
      <w:r w:rsidR="00A74EC9" w:rsidRPr="00A74EC9">
        <w:rPr>
          <w:i/>
        </w:rPr>
        <w:t>)</w:t>
      </w:r>
      <w:r w:rsidR="008319D1">
        <w:t xml:space="preserve"> </w:t>
      </w:r>
    </w:p>
    <w:p w:rsidR="005361C8" w:rsidRPr="005361C8" w:rsidRDefault="00354D9A" w:rsidP="00CA6B5B">
      <w:pPr>
        <w:keepNext/>
      </w:pPr>
      <w:r>
        <w:t>Next</w:t>
      </w:r>
      <w:r w:rsidR="005361C8">
        <w:t xml:space="preserve">, we will upload a second file, a handout for example, that </w:t>
      </w:r>
      <w:r w:rsidR="00A74EC9">
        <w:t>can be used</w:t>
      </w:r>
      <w:r w:rsidR="005361C8">
        <w:t xml:space="preserve"> in other activities or resource pages for students to access. </w:t>
      </w:r>
      <w:r w:rsidR="002F6892">
        <w:t xml:space="preserve">As the teacher of your course, you can adjust the maximum file size that your students can upload, not to exceed </w:t>
      </w:r>
      <w:r w:rsidR="00D67810">
        <w:t>the server limit.</w:t>
      </w:r>
    </w:p>
    <w:p w:rsidR="004962B6" w:rsidRDefault="00970799" w:rsidP="00D51C84">
      <w:pPr>
        <w:pStyle w:val="Heading2"/>
      </w:pPr>
      <w:bookmarkStart w:id="14" w:name="_Toc349569510"/>
      <w:r>
        <w:t>Exercise #1A</w:t>
      </w:r>
      <w:r w:rsidR="00CA6B5B">
        <w:t xml:space="preserve"> Uploading Y</w:t>
      </w:r>
      <w:r w:rsidR="00ED07C2">
        <w:t>our Photo</w:t>
      </w:r>
      <w:bookmarkEnd w:id="14"/>
    </w:p>
    <w:p w:rsidR="004962B6" w:rsidRDefault="00F8167F" w:rsidP="002F17B7">
      <w:pPr>
        <w:pStyle w:val="Heading4"/>
      </w:pPr>
      <w:r>
        <w:t>You should have the “Edit Profile” page open in Moodle. If you do not, please review the steps in Exercise #1.</w:t>
      </w:r>
    </w:p>
    <w:p w:rsidR="00F8167F" w:rsidRDefault="00F8167F" w:rsidP="002F17B7">
      <w:pPr>
        <w:pStyle w:val="Heading4"/>
      </w:pPr>
      <w:r>
        <w:t>Scroll down the “Edit Profile” page until you see the section labeled “</w:t>
      </w:r>
      <w:r w:rsidR="009A6AC6">
        <w:t>Picture of</w:t>
      </w:r>
      <w:r>
        <w:t xml:space="preserve">.” Note the current picture is a </w:t>
      </w:r>
      <w:r w:rsidR="00B41EBA">
        <w:t>silhouette</w:t>
      </w:r>
      <w:r>
        <w:t xml:space="preserve"> icon. </w:t>
      </w:r>
    </w:p>
    <w:p w:rsidR="000F2514" w:rsidRDefault="00AB029F" w:rsidP="002F17B7">
      <w:pPr>
        <w:pStyle w:val="Heading4"/>
      </w:pPr>
      <w:r>
        <w:t>Select</w:t>
      </w:r>
      <w:r w:rsidR="00F8167F">
        <w:t xml:space="preserve"> the </w:t>
      </w:r>
      <w:r w:rsidR="006B5FE8">
        <w:t>“</w:t>
      </w:r>
      <w:r w:rsidR="000F2514">
        <w:t>Choose a file…</w:t>
      </w:r>
      <w:r w:rsidR="006B5FE8">
        <w:t xml:space="preserve">” button </w:t>
      </w:r>
      <w:r w:rsidR="00A5576E">
        <w:t xml:space="preserve">in the User picture section </w:t>
      </w:r>
      <w:r w:rsidR="006B5FE8">
        <w:t xml:space="preserve">to the right of </w:t>
      </w:r>
      <w:proofErr w:type="gramStart"/>
      <w:r w:rsidR="006B5FE8">
        <w:t>New</w:t>
      </w:r>
      <w:proofErr w:type="gramEnd"/>
      <w:r w:rsidR="006B5FE8">
        <w:t xml:space="preserve"> picture</w:t>
      </w:r>
      <w:r>
        <w:t xml:space="preserve">, wait for the dialog box. </w:t>
      </w:r>
    </w:p>
    <w:p w:rsidR="00F8167F" w:rsidRDefault="000F2514" w:rsidP="002F17B7">
      <w:pPr>
        <w:pStyle w:val="Heading4"/>
      </w:pPr>
      <w:r>
        <w:rPr>
          <w:noProof/>
        </w:rPr>
        <w:drawing>
          <wp:inline distT="0" distB="0" distL="0" distR="0" wp14:anchorId="576FB152" wp14:editId="72F28861">
            <wp:extent cx="5943600" cy="1547495"/>
            <wp:effectExtent l="19050" t="19050" r="19050" b="146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1547495"/>
                    </a:xfrm>
                    <a:prstGeom prst="rect">
                      <a:avLst/>
                    </a:prstGeom>
                    <a:ln>
                      <a:solidFill>
                        <a:schemeClr val="accent1"/>
                      </a:solidFill>
                    </a:ln>
                  </pic:spPr>
                </pic:pic>
              </a:graphicData>
            </a:graphic>
          </wp:inline>
        </w:drawing>
      </w:r>
    </w:p>
    <w:p w:rsidR="00334EFB" w:rsidRDefault="00334EFB">
      <w:pPr>
        <w:spacing w:before="0" w:beforeAutospacing="0" w:after="0" w:afterAutospacing="0"/>
        <w:jc w:val="left"/>
        <w:rPr>
          <w:rFonts w:cs="Arial"/>
          <w:szCs w:val="20"/>
        </w:rPr>
      </w:pPr>
      <w:r>
        <w:br w:type="page"/>
      </w:r>
    </w:p>
    <w:p w:rsidR="000F2514" w:rsidRDefault="000F2514" w:rsidP="002F17B7">
      <w:pPr>
        <w:pStyle w:val="Heading4"/>
      </w:pPr>
      <w:r>
        <w:lastRenderedPageBreak/>
        <w:t>This opens the File Picker.</w:t>
      </w:r>
    </w:p>
    <w:p w:rsidR="000F2514" w:rsidRDefault="00B4397D" w:rsidP="002F17B7">
      <w:pPr>
        <w:pStyle w:val="Heading4"/>
      </w:pPr>
      <w:r>
        <w:rPr>
          <w:noProof/>
        </w:rPr>
        <w:drawing>
          <wp:inline distT="0" distB="0" distL="0" distR="0" wp14:anchorId="5D66D92A" wp14:editId="4DA5F7B3">
            <wp:extent cx="4667534" cy="1790717"/>
            <wp:effectExtent l="19050" t="19050" r="19050" b="190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4669805" cy="1791588"/>
                    </a:xfrm>
                    <a:prstGeom prst="rect">
                      <a:avLst/>
                    </a:prstGeom>
                    <a:ln>
                      <a:solidFill>
                        <a:schemeClr val="accent1"/>
                      </a:solidFill>
                    </a:ln>
                  </pic:spPr>
                </pic:pic>
              </a:graphicData>
            </a:graphic>
          </wp:inline>
        </w:drawing>
      </w:r>
    </w:p>
    <w:p w:rsidR="000F2514" w:rsidRPr="00A5576E" w:rsidRDefault="000F2514" w:rsidP="002F17B7">
      <w:pPr>
        <w:pStyle w:val="Heading4"/>
        <w:rPr>
          <w:color w:val="FF0000"/>
        </w:rPr>
      </w:pPr>
      <w:r>
        <w:t xml:space="preserve">Since this is a new course, you will select </w:t>
      </w:r>
      <w:r w:rsidR="00A5576E">
        <w:t>“</w:t>
      </w:r>
      <w:r>
        <w:t>Upload a file</w:t>
      </w:r>
      <w:r w:rsidR="00A5576E">
        <w:t>”</w:t>
      </w:r>
      <w:r>
        <w:t>. As you develop your course and add files, you will begin usi</w:t>
      </w:r>
      <w:r w:rsidR="003E50E7">
        <w:t xml:space="preserve">ng your Private Files as well. </w:t>
      </w:r>
      <w:r w:rsidR="002F17B7">
        <w:t xml:space="preserve">The </w:t>
      </w:r>
      <w:r w:rsidRPr="002F17B7">
        <w:t xml:space="preserve">Private Files </w:t>
      </w:r>
      <w:r w:rsidR="002F17B7" w:rsidRPr="002F17B7">
        <w:t xml:space="preserve">option </w:t>
      </w:r>
      <w:r w:rsidRPr="002F17B7">
        <w:t xml:space="preserve">is where </w:t>
      </w:r>
      <w:r w:rsidR="002F17B7" w:rsidRPr="002F17B7">
        <w:t>your</w:t>
      </w:r>
      <w:r w:rsidRPr="002F17B7">
        <w:t xml:space="preserve"> uploaded files are located to be used in any course in which you are a member. </w:t>
      </w:r>
      <w:r w:rsidR="00B4397D" w:rsidRPr="002F17B7">
        <w:t>Server files are shared files at the server level.</w:t>
      </w:r>
      <w:r w:rsidR="002F17B7">
        <w:t xml:space="preserve"> </w:t>
      </w:r>
    </w:p>
    <w:p w:rsidR="00B4397D" w:rsidRDefault="00B4397D" w:rsidP="002F17B7">
      <w:pPr>
        <w:pStyle w:val="Heading4"/>
      </w:pPr>
      <w:r>
        <w:t xml:space="preserve">Select “Browse” to navigate to your picture file on your computer or flash drive. Select the picture and select Open to insert it. Give your picture a </w:t>
      </w:r>
      <w:r w:rsidR="000C485D">
        <w:t xml:space="preserve">file </w:t>
      </w:r>
      <w:r>
        <w:t xml:space="preserve">name, in this case, your name. This </w:t>
      </w:r>
      <w:r w:rsidR="002F17B7">
        <w:t>labels it in your private</w:t>
      </w:r>
      <w:r w:rsidR="000C485D">
        <w:t xml:space="preserve"> files</w:t>
      </w:r>
      <w:r>
        <w:t>. Moodle lets you establish licensing at this point. Select option</w:t>
      </w:r>
      <w:r w:rsidR="00A5576E">
        <w:t>s as needed for each file you upload.</w:t>
      </w:r>
    </w:p>
    <w:p w:rsidR="00B4397D" w:rsidRDefault="00B4397D" w:rsidP="002F17B7">
      <w:pPr>
        <w:pStyle w:val="Heading4"/>
      </w:pPr>
      <w:r>
        <w:t>Select “</w:t>
      </w:r>
      <w:r w:rsidR="00A5576E">
        <w:t>U</w:t>
      </w:r>
      <w:r>
        <w:t>pload this file” to insert your picture.</w:t>
      </w:r>
    </w:p>
    <w:p w:rsidR="00B4397D" w:rsidRDefault="00B4397D" w:rsidP="002F17B7">
      <w:pPr>
        <w:pStyle w:val="Heading4"/>
      </w:pPr>
      <w:r>
        <w:rPr>
          <w:noProof/>
        </w:rPr>
        <w:drawing>
          <wp:inline distT="0" distB="0" distL="0" distR="0" wp14:anchorId="731C66E4" wp14:editId="23A42301">
            <wp:extent cx="3452883" cy="1580727"/>
            <wp:effectExtent l="19050" t="19050" r="14605" b="196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452883" cy="1580727"/>
                    </a:xfrm>
                    <a:prstGeom prst="rect">
                      <a:avLst/>
                    </a:prstGeom>
                    <a:ln>
                      <a:solidFill>
                        <a:schemeClr val="accent1"/>
                      </a:solidFill>
                    </a:ln>
                  </pic:spPr>
                </pic:pic>
              </a:graphicData>
            </a:graphic>
          </wp:inline>
        </w:drawing>
      </w:r>
    </w:p>
    <w:p w:rsidR="002F17B7" w:rsidRDefault="002F17B7" w:rsidP="002F17B7">
      <w:pPr>
        <w:pStyle w:val="Heading4"/>
      </w:pPr>
    </w:p>
    <w:p w:rsidR="002F17B7" w:rsidRDefault="000C485D" w:rsidP="002F17B7">
      <w:pPr>
        <w:pStyle w:val="Heading4"/>
      </w:pPr>
      <w:r>
        <w:t>Next, y</w:t>
      </w:r>
      <w:r w:rsidR="00F8167F">
        <w:t xml:space="preserve">ou will see the file </w:t>
      </w:r>
      <w:r w:rsidR="00A5576E">
        <w:t>name</w:t>
      </w:r>
      <w:r w:rsidR="00F8167F">
        <w:t xml:space="preserve"> listed in the “new picture” text box. </w:t>
      </w:r>
      <w:r>
        <w:t xml:space="preserve">Provide a “picture description” for students that use the Reader option. </w:t>
      </w:r>
      <w:r w:rsidR="00F8167F">
        <w:t xml:space="preserve">The photo will not upload until you </w:t>
      </w:r>
      <w:r w:rsidR="00AB64D1">
        <w:t>select</w:t>
      </w:r>
      <w:r w:rsidR="00F8167F">
        <w:t xml:space="preserve"> the “Update profile” button at the bottom of the page.</w:t>
      </w:r>
    </w:p>
    <w:p w:rsidR="00F8167F" w:rsidRDefault="00E974D3" w:rsidP="002F17B7">
      <w:pPr>
        <w:pStyle w:val="Heading4"/>
      </w:pPr>
      <w:r>
        <w:br/>
      </w:r>
      <w:r w:rsidR="000C485D">
        <w:rPr>
          <w:noProof/>
        </w:rPr>
        <w:drawing>
          <wp:inline distT="0" distB="0" distL="0" distR="0" wp14:anchorId="6ADF9FAC" wp14:editId="1FFD802C">
            <wp:extent cx="3309582" cy="1268271"/>
            <wp:effectExtent l="19050" t="19050" r="24765" b="273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325596" cy="1274408"/>
                    </a:xfrm>
                    <a:prstGeom prst="rect">
                      <a:avLst/>
                    </a:prstGeom>
                    <a:ln>
                      <a:solidFill>
                        <a:schemeClr val="accent1"/>
                      </a:solidFill>
                    </a:ln>
                  </pic:spPr>
                </pic:pic>
              </a:graphicData>
            </a:graphic>
          </wp:inline>
        </w:drawing>
      </w:r>
    </w:p>
    <w:p w:rsidR="00651366" w:rsidRDefault="000C485D" w:rsidP="002F17B7">
      <w:pPr>
        <w:pStyle w:val="Heading4"/>
      </w:pPr>
      <w:r>
        <w:t>After you select upload, y</w:t>
      </w:r>
      <w:r w:rsidR="00861243">
        <w:t>ou are returned to your profile page</w:t>
      </w:r>
      <w:r>
        <w:t xml:space="preserve"> where you can check your changes.</w:t>
      </w:r>
      <w:r w:rsidR="003B407F">
        <w:t xml:space="preserve"> </w:t>
      </w:r>
    </w:p>
    <w:p w:rsidR="002F6892" w:rsidRPr="000C485D" w:rsidRDefault="003755AB" w:rsidP="002F17B7">
      <w:pPr>
        <w:pStyle w:val="Heading4"/>
      </w:pPr>
      <w:r>
        <w:lastRenderedPageBreak/>
        <w:t>Note</w:t>
      </w:r>
      <w:r w:rsidR="00EB4634">
        <w:t>: I</w:t>
      </w:r>
      <w:r w:rsidR="003B407F" w:rsidRPr="00A74EC9">
        <w:t>f you change your photo and your old photo still appears on your profile page, be sure to refresh</w:t>
      </w:r>
      <w:r w:rsidR="00EB4634">
        <w:t xml:space="preserve"> (F5)</w:t>
      </w:r>
      <w:r w:rsidR="003B407F" w:rsidRPr="00A74EC9">
        <w:t xml:space="preserve"> or reload the page. Your new photo should appear once the page is </w:t>
      </w:r>
      <w:r w:rsidR="00FC39F0">
        <w:t>refreshed</w:t>
      </w:r>
      <w:r w:rsidR="00EB4634">
        <w:t xml:space="preserve">. However, if </w:t>
      </w:r>
      <w:proofErr w:type="gramStart"/>
      <w:r w:rsidR="00651366">
        <w:t>your</w:t>
      </w:r>
      <w:proofErr w:type="gramEnd"/>
      <w:r w:rsidR="00651366">
        <w:t xml:space="preserve"> new photo</w:t>
      </w:r>
      <w:r w:rsidR="00EB4634">
        <w:t xml:space="preserve"> still</w:t>
      </w:r>
      <w:r w:rsidR="00651366">
        <w:t xml:space="preserve"> does not appear, delete your old photo and save changes be</w:t>
      </w:r>
      <w:r w:rsidR="003E50E7">
        <w:t xml:space="preserve">fore you upload the new photo. </w:t>
      </w:r>
      <w:r w:rsidR="00651366">
        <w:t xml:space="preserve">Once the old photo is </w:t>
      </w:r>
      <w:r w:rsidR="00651366" w:rsidRPr="000C485D">
        <w:t>removed, follow the directions</w:t>
      </w:r>
      <w:r w:rsidR="000C485D" w:rsidRPr="000C485D">
        <w:t xml:space="preserve"> above</w:t>
      </w:r>
      <w:r w:rsidR="00651366" w:rsidRPr="000C485D">
        <w:t xml:space="preserve"> to upload a new photo. </w:t>
      </w:r>
    </w:p>
    <w:p w:rsidR="00861243" w:rsidRPr="000C485D" w:rsidRDefault="00AB64D1" w:rsidP="002F17B7">
      <w:pPr>
        <w:pStyle w:val="Heading4"/>
      </w:pPr>
      <w:r w:rsidRPr="000C485D">
        <w:t>Select</w:t>
      </w:r>
      <w:r w:rsidR="00861243" w:rsidRPr="000C485D">
        <w:t xml:space="preserve"> your course</w:t>
      </w:r>
      <w:r w:rsidR="0061202A" w:rsidRPr="000C485D">
        <w:t xml:space="preserve"> </w:t>
      </w:r>
      <w:r w:rsidR="00E30AF7" w:rsidRPr="000C485D">
        <w:t xml:space="preserve">home link </w:t>
      </w:r>
      <w:r w:rsidR="0061202A" w:rsidRPr="000C485D">
        <w:t xml:space="preserve">in the </w:t>
      </w:r>
      <w:r w:rsidR="00EB4634" w:rsidRPr="000C485D">
        <w:t>breadcrumb trail</w:t>
      </w:r>
      <w:r w:rsidR="00861243" w:rsidRPr="000C485D">
        <w:t xml:space="preserve">. </w:t>
      </w:r>
    </w:p>
    <w:p w:rsidR="00045F47" w:rsidRPr="000C485D" w:rsidRDefault="00045F47" w:rsidP="002F17B7">
      <w:pPr>
        <w:pStyle w:val="Heading4"/>
      </w:pPr>
      <w:r w:rsidRPr="000C485D">
        <w:t>Continue with the next exercise.</w:t>
      </w:r>
    </w:p>
    <w:p w:rsidR="009830AE" w:rsidRDefault="009830AE" w:rsidP="009830AE">
      <w:pPr>
        <w:pStyle w:val="Heading2"/>
      </w:pPr>
      <w:bookmarkStart w:id="15" w:name="_Toc349569511"/>
      <w:r>
        <w:t>Exercise #2 Add a Custom Welcome Message</w:t>
      </w:r>
      <w:bookmarkEnd w:id="15"/>
    </w:p>
    <w:p w:rsidR="009830AE" w:rsidRDefault="003A3D1A" w:rsidP="009830AE">
      <w:pPr>
        <w:ind w:left="720"/>
      </w:pPr>
      <w:r>
        <w:t xml:space="preserve">When students enroll your course, you can have Moodle send a Custom Welcome Message. This message can include your contact information and any additional information you would like </w:t>
      </w:r>
      <w:r w:rsidR="00BD42B5">
        <w:t>to have the student receive upon enrolling in your course. This is a great way to welcome your new students to your online course.</w:t>
      </w:r>
      <w:r>
        <w:t xml:space="preserve"> </w:t>
      </w:r>
    </w:p>
    <w:p w:rsidR="00BD42B5" w:rsidRDefault="003A3D1A" w:rsidP="009830AE">
      <w:pPr>
        <w:ind w:left="720"/>
      </w:pPr>
      <w:r>
        <w:t xml:space="preserve">From your course homepage, locate </w:t>
      </w:r>
      <w:r w:rsidR="00BD42B5">
        <w:t>the</w:t>
      </w:r>
      <w:r>
        <w:t xml:space="preserve"> Settings block. Select “Users”. </w:t>
      </w:r>
      <w:r w:rsidR="00BD42B5">
        <w:t>Now</w:t>
      </w:r>
      <w:r>
        <w:t xml:space="preserve"> select “Enrollment methods”</w:t>
      </w:r>
      <w:r w:rsidR="00BD42B5">
        <w:t>. If you have a new course, you many need to add the Self enrollment option. The image below displays only Manual enrollments so Self Enrollment needs to be added.</w:t>
      </w:r>
    </w:p>
    <w:p w:rsidR="00BD42B5" w:rsidRDefault="00BD42B5" w:rsidP="009830AE">
      <w:pPr>
        <w:ind w:left="720"/>
      </w:pPr>
      <w:r>
        <w:rPr>
          <w:noProof/>
        </w:rPr>
        <w:drawing>
          <wp:inline distT="0" distB="0" distL="0" distR="0" wp14:anchorId="5B2AE708" wp14:editId="17EE0FF3">
            <wp:extent cx="2782956" cy="2358815"/>
            <wp:effectExtent l="0" t="0" r="0" b="381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2782738" cy="2358630"/>
                    </a:xfrm>
                    <a:prstGeom prst="rect">
                      <a:avLst/>
                    </a:prstGeom>
                  </pic:spPr>
                </pic:pic>
              </a:graphicData>
            </a:graphic>
          </wp:inline>
        </w:drawing>
      </w:r>
    </w:p>
    <w:p w:rsidR="00BD42B5" w:rsidRDefault="00BD42B5" w:rsidP="009830AE">
      <w:pPr>
        <w:ind w:left="720"/>
      </w:pPr>
      <w:r>
        <w:t>To add the Self Enrollment option, select “Enrollment methods”.  The next page will be the Enrollment Methods page.</w:t>
      </w:r>
    </w:p>
    <w:p w:rsidR="00BD42B5" w:rsidRDefault="00BD42B5" w:rsidP="009830AE">
      <w:pPr>
        <w:ind w:left="720"/>
      </w:pPr>
      <w:r>
        <w:rPr>
          <w:noProof/>
        </w:rPr>
        <w:drawing>
          <wp:inline distT="0" distB="0" distL="0" distR="0" wp14:anchorId="22E6A24A" wp14:editId="04ECAF87">
            <wp:extent cx="5287618" cy="1503242"/>
            <wp:effectExtent l="19050" t="19050" r="27940" b="2095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84083" cy="1502237"/>
                    </a:xfrm>
                    <a:prstGeom prst="rect">
                      <a:avLst/>
                    </a:prstGeom>
                    <a:ln>
                      <a:solidFill>
                        <a:schemeClr val="tx1"/>
                      </a:solidFill>
                    </a:ln>
                  </pic:spPr>
                </pic:pic>
              </a:graphicData>
            </a:graphic>
          </wp:inline>
        </w:drawing>
      </w:r>
    </w:p>
    <w:p w:rsidR="00BD42B5" w:rsidRDefault="000719F2" w:rsidP="009830AE">
      <w:pPr>
        <w:ind w:left="720"/>
      </w:pPr>
      <w:r>
        <w:lastRenderedPageBreak/>
        <w:t xml:space="preserve">Using the drop menu </w:t>
      </w:r>
      <w:r w:rsidR="00D67810">
        <w:t xml:space="preserve">next to Add method and </w:t>
      </w:r>
      <w:r>
        <w:t xml:space="preserve">select Self enrollment. </w:t>
      </w:r>
    </w:p>
    <w:p w:rsidR="005170B2" w:rsidRDefault="005170B2" w:rsidP="009830AE">
      <w:pPr>
        <w:ind w:left="720"/>
      </w:pPr>
      <w:r>
        <w:rPr>
          <w:noProof/>
        </w:rPr>
        <w:drawing>
          <wp:inline distT="0" distB="0" distL="0" distR="0" wp14:anchorId="07167BD4" wp14:editId="049926D2">
            <wp:extent cx="5943600" cy="345630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3456305"/>
                    </a:xfrm>
                    <a:prstGeom prst="rect">
                      <a:avLst/>
                    </a:prstGeom>
                  </pic:spPr>
                </pic:pic>
              </a:graphicData>
            </a:graphic>
          </wp:inline>
        </w:drawing>
      </w:r>
    </w:p>
    <w:p w:rsidR="00BD42B5" w:rsidRDefault="00BD42B5" w:rsidP="009830AE">
      <w:pPr>
        <w:ind w:left="720"/>
      </w:pPr>
    </w:p>
    <w:p w:rsidR="003A3D1A" w:rsidRPr="009830AE" w:rsidRDefault="005170B2" w:rsidP="009830AE">
      <w:pPr>
        <w:ind w:left="720"/>
      </w:pPr>
      <w:r>
        <w:t>There are many choices that you can select.  The blue help bubbles can help you decide which fields to change.  After you have made your selections and typed your custom welcome message, be sure to select “Add method” to save your changes.</w:t>
      </w:r>
    </w:p>
    <w:p w:rsidR="0061202A" w:rsidRDefault="009830AE" w:rsidP="00D51C84">
      <w:pPr>
        <w:pStyle w:val="Heading2"/>
      </w:pPr>
      <w:bookmarkStart w:id="16" w:name="_Toc349569512"/>
      <w:r>
        <w:t>Exercise #3</w:t>
      </w:r>
      <w:r w:rsidR="0061202A">
        <w:t xml:space="preserve"> Edit Your Course Settings</w:t>
      </w:r>
      <w:bookmarkEnd w:id="16"/>
    </w:p>
    <w:p w:rsidR="0061202A" w:rsidRDefault="0061202A" w:rsidP="002F17B7">
      <w:pPr>
        <w:pStyle w:val="Heading4"/>
      </w:pPr>
      <w:r>
        <w:t xml:space="preserve">Moodle allows you to change the “look and feel” of your course. This exercise shows you how to make basic changes to your course settings. </w:t>
      </w:r>
    </w:p>
    <w:p w:rsidR="00DA763C" w:rsidRDefault="000C485D" w:rsidP="002F17B7">
      <w:pPr>
        <w:pStyle w:val="Heading4"/>
      </w:pPr>
      <w:r>
        <w:t>From</w:t>
      </w:r>
      <w:r w:rsidR="00DA763C">
        <w:t xml:space="preserve"> your course homepage</w:t>
      </w:r>
      <w:r w:rsidR="002F6892">
        <w:t>,</w:t>
      </w:r>
      <w:r w:rsidR="00DA763C">
        <w:t xml:space="preserve"> </w:t>
      </w:r>
      <w:r w:rsidR="00AB64D1">
        <w:t>select</w:t>
      </w:r>
      <w:r w:rsidR="00DA763C">
        <w:t xml:space="preserve"> “</w:t>
      </w:r>
      <w:r>
        <w:t>Edit s</w:t>
      </w:r>
      <w:r w:rsidR="00DA763C" w:rsidRPr="00DA763C">
        <w:t>ettings</w:t>
      </w:r>
      <w:r w:rsidR="00DA763C">
        <w:t xml:space="preserve">” under the </w:t>
      </w:r>
      <w:r>
        <w:t>Settings</w:t>
      </w:r>
      <w:r w:rsidR="00DA763C">
        <w:t xml:space="preserve"> block. </w:t>
      </w:r>
      <w:r w:rsidRPr="000C485D">
        <w:rPr>
          <w:noProof/>
        </w:rPr>
        <w:t xml:space="preserve"> </w:t>
      </w:r>
      <w:r w:rsidR="00D02647" w:rsidRPr="00D02647">
        <w:rPr>
          <w:noProof/>
        </w:rPr>
        <w:t xml:space="preserve"> </w:t>
      </w:r>
    </w:p>
    <w:p w:rsidR="00FA795B" w:rsidRDefault="00FA795B" w:rsidP="002F17B7">
      <w:pPr>
        <w:pStyle w:val="Heading4"/>
      </w:pPr>
      <w:r>
        <w:rPr>
          <w:noProof/>
        </w:rPr>
        <w:drawing>
          <wp:inline distT="0" distB="0" distL="0" distR="0" wp14:anchorId="0272FF9D" wp14:editId="10C4DBCA">
            <wp:extent cx="1668145" cy="1057275"/>
            <wp:effectExtent l="19050" t="19050" r="27305" b="2857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1668145" cy="1057275"/>
                    </a:xfrm>
                    <a:prstGeom prst="rect">
                      <a:avLst/>
                    </a:prstGeom>
                    <a:ln>
                      <a:solidFill>
                        <a:schemeClr val="accent1"/>
                      </a:solidFill>
                    </a:ln>
                  </pic:spPr>
                </pic:pic>
              </a:graphicData>
            </a:graphic>
          </wp:inline>
        </w:drawing>
      </w:r>
    </w:p>
    <w:p w:rsidR="002F17B7" w:rsidRDefault="002F17B7" w:rsidP="002F17B7">
      <w:pPr>
        <w:pStyle w:val="Heading4"/>
      </w:pPr>
    </w:p>
    <w:p w:rsidR="00DA763C" w:rsidRDefault="00DA763C" w:rsidP="002F17B7">
      <w:pPr>
        <w:pStyle w:val="Heading4"/>
      </w:pPr>
      <w:r>
        <w:t xml:space="preserve">On the “Edit course settings” page you can make several changes. </w:t>
      </w:r>
    </w:p>
    <w:p w:rsidR="000C485D" w:rsidRDefault="00D02647" w:rsidP="002F17B7">
      <w:pPr>
        <w:pStyle w:val="Heading4"/>
      </w:pPr>
      <w:r>
        <w:t>T</w:t>
      </w:r>
      <w:r w:rsidR="000C485D">
        <w:t xml:space="preserve">he </w:t>
      </w:r>
      <w:r>
        <w:t>“</w:t>
      </w:r>
      <w:r w:rsidR="000C485D">
        <w:t>Course full name</w:t>
      </w:r>
      <w:r>
        <w:t>”</w:t>
      </w:r>
      <w:r w:rsidR="000C485D">
        <w:t xml:space="preserve"> is displayed at the top of each course page</w:t>
      </w:r>
      <w:r>
        <w:t xml:space="preserve"> and in the list of course.</w:t>
      </w:r>
    </w:p>
    <w:p w:rsidR="00D13D80" w:rsidRDefault="00D02647" w:rsidP="002F17B7">
      <w:pPr>
        <w:pStyle w:val="Heading4"/>
      </w:pPr>
      <w:r>
        <w:lastRenderedPageBreak/>
        <w:t>T</w:t>
      </w:r>
      <w:r w:rsidR="000C485D">
        <w:t xml:space="preserve">he </w:t>
      </w:r>
      <w:r>
        <w:t>“</w:t>
      </w:r>
      <w:r w:rsidR="000C485D">
        <w:t>Course short name</w:t>
      </w:r>
      <w:r>
        <w:t>” is displayed in the navigation and breadcrumb trail, and it is th</w:t>
      </w:r>
      <w:r w:rsidR="003E50E7">
        <w:t>e subject line of course e-mail</w:t>
      </w:r>
      <w:r>
        <w:t xml:space="preserve"> messages. It must be unique to your Moodle server.</w:t>
      </w:r>
      <w:r w:rsidR="00D13D80">
        <w:t xml:space="preserve"> </w:t>
      </w:r>
    </w:p>
    <w:p w:rsidR="00D13D80" w:rsidRDefault="00DA763C" w:rsidP="002F17B7">
      <w:pPr>
        <w:pStyle w:val="Heading4"/>
      </w:pPr>
      <w:r>
        <w:t>The</w:t>
      </w:r>
      <w:r w:rsidR="00FA795B">
        <w:t xml:space="preserve"> Course Summary is displayed in the list of courses</w:t>
      </w:r>
      <w:r w:rsidR="003755AB">
        <w:t xml:space="preserve"> that students see when they login to the school site. This is a brief description of your course content</w:t>
      </w:r>
      <w:r w:rsidR="00FA795B">
        <w:t>.</w:t>
      </w:r>
    </w:p>
    <w:p w:rsidR="00DA763C" w:rsidRDefault="00FA795B" w:rsidP="002F17B7">
      <w:pPr>
        <w:pStyle w:val="Heading4"/>
      </w:pPr>
      <w:r>
        <w:t>There a</w:t>
      </w:r>
      <w:r w:rsidR="003E50E7">
        <w:t xml:space="preserve">re several “Formats” available: </w:t>
      </w:r>
      <w:r>
        <w:t>Topics</w:t>
      </w:r>
      <w:r w:rsidR="00D13D80">
        <w:t xml:space="preserve">, </w:t>
      </w:r>
      <w:r>
        <w:t>Weeks</w:t>
      </w:r>
      <w:r w:rsidR="00D13D80">
        <w:t>, and Social</w:t>
      </w:r>
      <w:r>
        <w:t xml:space="preserve">. </w:t>
      </w:r>
      <w:r w:rsidR="00D13D80">
        <w:t xml:space="preserve">Change the default Format from “topics format” to “weekly format”. </w:t>
      </w:r>
      <w:r w:rsidR="00036B87">
        <w:t xml:space="preserve">Moodle is flexible and adapts your course if you change </w:t>
      </w:r>
      <w:r w:rsidR="00D13D80">
        <w:t>the format</w:t>
      </w:r>
      <w:r w:rsidR="00036B87">
        <w:t xml:space="preserve"> even after </w:t>
      </w:r>
      <w:r w:rsidR="00D13D80">
        <w:t>the</w:t>
      </w:r>
      <w:r w:rsidR="00036B87">
        <w:t xml:space="preserve"> course is developed.</w:t>
      </w:r>
    </w:p>
    <w:p w:rsidR="00D13D80" w:rsidRDefault="000717C4" w:rsidP="002F17B7">
      <w:pPr>
        <w:pStyle w:val="Heading4"/>
      </w:pPr>
      <w:r>
        <w:rPr>
          <w:noProof/>
        </w:rPr>
        <w:drawing>
          <wp:anchor distT="0" distB="0" distL="114300" distR="114300" simplePos="0" relativeHeight="251677696" behindDoc="0" locked="0" layoutInCell="1" allowOverlap="1" wp14:anchorId="6B309F3C" wp14:editId="4359C33F">
            <wp:simplePos x="0" y="0"/>
            <wp:positionH relativeFrom="column">
              <wp:posOffset>3154680</wp:posOffset>
            </wp:positionH>
            <wp:positionV relativeFrom="page">
              <wp:posOffset>5184775</wp:posOffset>
            </wp:positionV>
            <wp:extent cx="3273425" cy="2981325"/>
            <wp:effectExtent l="19050" t="19050" r="22225" b="28575"/>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r="10084"/>
                    <a:stretch/>
                  </pic:blipFill>
                  <pic:spPr bwMode="auto">
                    <a:xfrm>
                      <a:off x="0" y="0"/>
                      <a:ext cx="3273425" cy="2981325"/>
                    </a:xfrm>
                    <a:prstGeom prst="rect">
                      <a:avLst/>
                    </a:prstGeom>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3D80">
        <w:t>Set the “Course start date” so any reports you run will be dated from that point forward.</w:t>
      </w:r>
    </w:p>
    <w:p w:rsidR="00D13D80" w:rsidRDefault="00D13D80" w:rsidP="002F17B7">
      <w:pPr>
        <w:pStyle w:val="Heading4"/>
      </w:pPr>
      <w:r>
        <w:t xml:space="preserve">“Hidden sections” determine the display of hidden sections. </w:t>
      </w:r>
    </w:p>
    <w:p w:rsidR="00D13D80" w:rsidRDefault="00D13D80" w:rsidP="002F17B7">
      <w:pPr>
        <w:pStyle w:val="Heading4"/>
      </w:pPr>
      <w:r>
        <w:t xml:space="preserve">Select your preferences for showing news items, </w:t>
      </w:r>
      <w:proofErr w:type="spellStart"/>
      <w:r>
        <w:t>gradebook</w:t>
      </w:r>
      <w:proofErr w:type="spellEnd"/>
      <w:r>
        <w:t>, activity reports and maximum upload size of files.</w:t>
      </w:r>
    </w:p>
    <w:p w:rsidR="00DA763C" w:rsidRDefault="002F17B7" w:rsidP="002F17B7">
      <w:pPr>
        <w:pStyle w:val="Heading4"/>
      </w:pPr>
      <w:r>
        <w:rPr>
          <w:noProof/>
        </w:rPr>
        <w:drawing>
          <wp:anchor distT="0" distB="0" distL="114300" distR="114300" simplePos="0" relativeHeight="251678720" behindDoc="0" locked="0" layoutInCell="1" allowOverlap="1" wp14:anchorId="65A42ADD" wp14:editId="660D5E76">
            <wp:simplePos x="0" y="0"/>
            <wp:positionH relativeFrom="column">
              <wp:posOffset>3225800</wp:posOffset>
            </wp:positionH>
            <wp:positionV relativeFrom="page">
              <wp:posOffset>882015</wp:posOffset>
            </wp:positionV>
            <wp:extent cx="3180080" cy="4086860"/>
            <wp:effectExtent l="19050" t="19050" r="20320" b="27940"/>
            <wp:wrapSquare wrapText="bothSides"/>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3180080" cy="4086860"/>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DA763C">
        <w:t xml:space="preserve">Remember, for </w:t>
      </w:r>
      <w:r w:rsidR="00D02647">
        <w:t xml:space="preserve">more information on </w:t>
      </w:r>
      <w:r w:rsidR="00DA763C">
        <w:t xml:space="preserve">any item you can </w:t>
      </w:r>
      <w:r w:rsidR="00AB64D1">
        <w:t>select</w:t>
      </w:r>
      <w:r w:rsidR="00DA763C">
        <w:t xml:space="preserve"> the </w:t>
      </w:r>
      <w:r w:rsidR="00D02647">
        <w:t xml:space="preserve">question mark </w:t>
      </w:r>
      <w:r>
        <w:t>bubble</w:t>
      </w:r>
      <w:r w:rsidR="00DA763C">
        <w:t xml:space="preserve"> </w:t>
      </w:r>
      <w:r w:rsidR="00D02647">
        <w:t xml:space="preserve">to </w:t>
      </w:r>
      <w:r w:rsidR="00DA763C">
        <w:t>receive specific help on that topic.</w:t>
      </w:r>
    </w:p>
    <w:p w:rsidR="00D13D80" w:rsidRDefault="00D13D80" w:rsidP="002F17B7">
      <w:pPr>
        <w:pStyle w:val="Heading4"/>
      </w:pPr>
      <w:r>
        <w:t>The next section of “Edit course settings” determines Guest access. If you allow guests in your course, they can look around but they are not allowed to post to forums, take quizzes</w:t>
      </w:r>
      <w:r w:rsidR="00743E0B">
        <w:t>, or interact in any activity.</w:t>
      </w:r>
    </w:p>
    <w:p w:rsidR="00D13D80" w:rsidRDefault="00743E0B" w:rsidP="002F17B7">
      <w:pPr>
        <w:pStyle w:val="Heading4"/>
      </w:pPr>
      <w:r>
        <w:t>Groups are a way to use on</w:t>
      </w:r>
      <w:r w:rsidR="003E50E7">
        <w:t>e course for multiple classes. Each teacher has their</w:t>
      </w:r>
      <w:r>
        <w:t xml:space="preserve"> group of students but the groups can be hidden from one another, or not.</w:t>
      </w:r>
    </w:p>
    <w:p w:rsidR="00D13D80" w:rsidRDefault="00743E0B" w:rsidP="002F17B7">
      <w:pPr>
        <w:pStyle w:val="Heading4"/>
      </w:pPr>
      <w:r>
        <w:t>“Availability” determines if your course appears to students in the list of courses your school offers. If you prefer to hide your course while you are working on it, select “This course is not available to students</w:t>
      </w:r>
      <w:r w:rsidR="00D67810">
        <w:t>.</w:t>
      </w:r>
      <w:r>
        <w:t>” As the teacher, you will still see your course</w:t>
      </w:r>
      <w:r w:rsidR="00D67810">
        <w:t xml:space="preserve">, though </w:t>
      </w:r>
      <w:r w:rsidR="00D67810">
        <w:lastRenderedPageBreak/>
        <w:t>the text appears greyed</w:t>
      </w:r>
      <w:r>
        <w:t>.</w:t>
      </w:r>
      <w:r w:rsidR="00D67810">
        <w:t xml:space="preserve"> (This is also a good indicator the course is not available for students to enroll in.)</w:t>
      </w:r>
    </w:p>
    <w:p w:rsidR="00743E0B" w:rsidRDefault="00743E0B" w:rsidP="002F17B7">
      <w:pPr>
        <w:pStyle w:val="Heading4"/>
      </w:pPr>
      <w:r>
        <w:t>“Role renaming”</w:t>
      </w:r>
      <w:r w:rsidR="00E441CE">
        <w:t xml:space="preserve"> lets you customize the roles. </w:t>
      </w:r>
      <w:r w:rsidR="00D67810">
        <w:t xml:space="preserve">For example, you may want to be labeled as “instructor” rather than “teacher.” Do not put your name in these fields. </w:t>
      </w:r>
    </w:p>
    <w:p w:rsidR="00DA763C" w:rsidRDefault="00DA763C" w:rsidP="002F17B7">
      <w:pPr>
        <w:pStyle w:val="Heading4"/>
      </w:pPr>
      <w:r>
        <w:t xml:space="preserve">Be sure to </w:t>
      </w:r>
      <w:r w:rsidR="00AB64D1">
        <w:t>select</w:t>
      </w:r>
      <w:r>
        <w:t xml:space="preserve"> “Save </w:t>
      </w:r>
      <w:r w:rsidR="002F6892">
        <w:t>changes” when you are finished changing your course settings.</w:t>
      </w:r>
    </w:p>
    <w:p w:rsidR="00DA763C" w:rsidRDefault="00DA763C" w:rsidP="002F17B7">
      <w:pPr>
        <w:pStyle w:val="Heading4"/>
      </w:pPr>
      <w:r>
        <w:t xml:space="preserve">You will return to your course home page and see the result of your changes. </w:t>
      </w:r>
    </w:p>
    <w:p w:rsidR="00DA763C" w:rsidRPr="0061202A" w:rsidRDefault="00DA763C" w:rsidP="002F17B7">
      <w:pPr>
        <w:pStyle w:val="Heading4"/>
      </w:pPr>
      <w:r>
        <w:t>Remain at the home page to continue to the next exercise.</w:t>
      </w:r>
    </w:p>
    <w:p w:rsidR="00286427" w:rsidRDefault="005170B2" w:rsidP="00D51C84">
      <w:pPr>
        <w:pStyle w:val="Heading2"/>
      </w:pPr>
      <w:bookmarkStart w:id="17" w:name="_Toc349569513"/>
      <w:r>
        <w:t>Exercise #3</w:t>
      </w:r>
      <w:r w:rsidR="00970799">
        <w:t>A</w:t>
      </w:r>
      <w:r w:rsidR="00286427">
        <w:t xml:space="preserve"> Edit </w:t>
      </w:r>
      <w:r w:rsidR="00CA6B5B">
        <w:t>Y</w:t>
      </w:r>
      <w:r w:rsidR="00286427">
        <w:t xml:space="preserve">our </w:t>
      </w:r>
      <w:r w:rsidR="00DA763C">
        <w:t>Zero</w:t>
      </w:r>
      <w:r w:rsidR="00286427">
        <w:t xml:space="preserve"> </w:t>
      </w:r>
      <w:r w:rsidR="00CA6B5B">
        <w:t>W</w:t>
      </w:r>
      <w:r w:rsidR="00286427">
        <w:t>eek</w:t>
      </w:r>
      <w:r w:rsidR="00DA763C">
        <w:t>/Topic</w:t>
      </w:r>
      <w:r w:rsidR="00286427">
        <w:t xml:space="preserve"> </w:t>
      </w:r>
      <w:r w:rsidR="00CA6B5B">
        <w:t>C</w:t>
      </w:r>
      <w:r w:rsidR="00286427">
        <w:t xml:space="preserve">lass </w:t>
      </w:r>
      <w:r w:rsidR="00CA6B5B">
        <w:t>B</w:t>
      </w:r>
      <w:r w:rsidR="00286427">
        <w:t>lock</w:t>
      </w:r>
      <w:bookmarkEnd w:id="17"/>
    </w:p>
    <w:p w:rsidR="002F6892" w:rsidRDefault="00ED07C2" w:rsidP="002F17B7">
      <w:pPr>
        <w:pStyle w:val="Heading4"/>
      </w:pPr>
      <w:r>
        <w:t xml:space="preserve">At the top of your </w:t>
      </w:r>
      <w:r w:rsidR="00E441CE">
        <w:t xml:space="preserve">course home </w:t>
      </w:r>
      <w:r>
        <w:t>page you have one section defined for a description of your course</w:t>
      </w:r>
      <w:r w:rsidR="001E711F">
        <w:t xml:space="preserve"> called “General</w:t>
      </w:r>
      <w:r w:rsidR="007054F5">
        <w:t>.</w:t>
      </w:r>
      <w:r w:rsidR="001E711F">
        <w:t>”</w:t>
      </w:r>
      <w:r>
        <w:t xml:space="preserve"> It appe</w:t>
      </w:r>
      <w:r w:rsidR="00E441CE">
        <w:t xml:space="preserve">ars above your weekly or topic </w:t>
      </w:r>
      <w:r>
        <w:t>blocks. To edit this block,</w:t>
      </w:r>
      <w:r w:rsidR="00F40B1B">
        <w:t xml:space="preserve"> turn editing on, locate</w:t>
      </w:r>
      <w:r>
        <w:t xml:space="preserve"> the “Edit Summary” icon</w:t>
      </w:r>
      <w:r w:rsidR="00F40B1B">
        <w:t>, and s</w:t>
      </w:r>
      <w:r w:rsidR="00AB64D1">
        <w:t>elect it</w:t>
      </w:r>
      <w:r>
        <w:t xml:space="preserve">. </w:t>
      </w:r>
    </w:p>
    <w:p w:rsidR="002F17B7" w:rsidRDefault="002F17B7" w:rsidP="002F17B7">
      <w:pPr>
        <w:pStyle w:val="Heading4"/>
      </w:pPr>
    </w:p>
    <w:p w:rsidR="00286427" w:rsidRDefault="00E441CE" w:rsidP="002F17B7">
      <w:pPr>
        <w:pStyle w:val="Heading4"/>
      </w:pPr>
      <w:r>
        <w:rPr>
          <w:noProof/>
        </w:rPr>
        <w:drawing>
          <wp:inline distT="0" distB="0" distL="0" distR="0" wp14:anchorId="29EDD093" wp14:editId="23676CF9">
            <wp:extent cx="5461203" cy="1431234"/>
            <wp:effectExtent l="19050" t="19050" r="25400" b="171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53972" cy="1429339"/>
                    </a:xfrm>
                    <a:prstGeom prst="rect">
                      <a:avLst/>
                    </a:prstGeom>
                    <a:ln>
                      <a:solidFill>
                        <a:schemeClr val="accent1"/>
                      </a:solidFill>
                    </a:ln>
                  </pic:spPr>
                </pic:pic>
              </a:graphicData>
            </a:graphic>
          </wp:inline>
        </w:drawing>
      </w:r>
    </w:p>
    <w:p w:rsidR="002F17B7" w:rsidRDefault="002F17B7" w:rsidP="002F17B7">
      <w:pPr>
        <w:pStyle w:val="Heading4"/>
      </w:pPr>
    </w:p>
    <w:p w:rsidR="002F6892" w:rsidRDefault="00ED07C2" w:rsidP="002F17B7">
      <w:pPr>
        <w:pStyle w:val="Heading4"/>
      </w:pPr>
      <w:r>
        <w:t xml:space="preserve">The next page offers you a large area to write a description of your class, your expectations, and other details you wish </w:t>
      </w:r>
      <w:r w:rsidR="005B7D66">
        <w:t>your</w:t>
      </w:r>
      <w:r w:rsidR="001E711F">
        <w:t xml:space="preserve"> students to know.</w:t>
      </w:r>
      <w:r w:rsidR="001E711F" w:rsidRPr="001E711F">
        <w:rPr>
          <w:noProof/>
        </w:rPr>
        <w:t xml:space="preserve"> </w:t>
      </w:r>
      <w:r w:rsidR="001E711F">
        <w:rPr>
          <w:noProof/>
        </w:rPr>
        <w:t>You may name the Gene</w:t>
      </w:r>
      <w:r w:rsidR="003E50E7">
        <w:rPr>
          <w:noProof/>
        </w:rPr>
        <w:t>r</w:t>
      </w:r>
      <w:r w:rsidR="001E711F">
        <w:rPr>
          <w:noProof/>
        </w:rPr>
        <w:t>al section or use the default section name.</w:t>
      </w:r>
    </w:p>
    <w:p w:rsidR="00ED07C2" w:rsidRDefault="001E711F" w:rsidP="002F17B7">
      <w:pPr>
        <w:pStyle w:val="Heading4"/>
      </w:pPr>
      <w:r>
        <w:rPr>
          <w:noProof/>
        </w:rPr>
        <w:drawing>
          <wp:inline distT="0" distB="0" distL="0" distR="0" wp14:anchorId="51CC5091" wp14:editId="263BA8CA">
            <wp:extent cx="2894275" cy="1935391"/>
            <wp:effectExtent l="19050" t="19050" r="20955" b="2730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2907042" cy="1943928"/>
                    </a:xfrm>
                    <a:prstGeom prst="rect">
                      <a:avLst/>
                    </a:prstGeom>
                    <a:ln>
                      <a:solidFill>
                        <a:schemeClr val="accent1"/>
                      </a:solidFill>
                    </a:ln>
                  </pic:spPr>
                </pic:pic>
              </a:graphicData>
            </a:graphic>
          </wp:inline>
        </w:drawing>
      </w:r>
      <w:r w:rsidR="00ED07C2">
        <w:br/>
        <w:t xml:space="preserve">Once you complete your summary be sure to </w:t>
      </w:r>
      <w:r w:rsidR="00CF785C">
        <w:t>save your changes</w:t>
      </w:r>
      <w:r w:rsidR="00ED07C2" w:rsidRPr="00ED07C2">
        <w:t>.</w:t>
      </w:r>
      <w:r w:rsidR="00ED07C2">
        <w:t xml:space="preserve"> </w:t>
      </w:r>
    </w:p>
    <w:p w:rsidR="00ED07C2" w:rsidRPr="00286427" w:rsidRDefault="001E711F" w:rsidP="002F17B7">
      <w:pPr>
        <w:pStyle w:val="Heading4"/>
      </w:pPr>
      <w:r>
        <w:t>You will be returned to your course home page to view your changes.</w:t>
      </w:r>
    </w:p>
    <w:p w:rsidR="00334EFB" w:rsidRDefault="00334EFB">
      <w:pPr>
        <w:spacing w:before="0" w:beforeAutospacing="0" w:after="0" w:afterAutospacing="0"/>
        <w:jc w:val="left"/>
        <w:rPr>
          <w:rFonts w:cs="Arial"/>
          <w:b/>
          <w:i/>
          <w:iCs/>
          <w:szCs w:val="28"/>
        </w:rPr>
      </w:pPr>
      <w:r>
        <w:br w:type="page"/>
      </w:r>
    </w:p>
    <w:p w:rsidR="00045F47" w:rsidRDefault="00045F47" w:rsidP="00D51C84">
      <w:pPr>
        <w:pStyle w:val="Heading2"/>
      </w:pPr>
      <w:bookmarkStart w:id="18" w:name="_Toc349569514"/>
      <w:r>
        <w:lastRenderedPageBreak/>
        <w:t>Exercise #</w:t>
      </w:r>
      <w:r w:rsidR="005170B2">
        <w:t>4</w:t>
      </w:r>
      <w:r w:rsidR="00286427">
        <w:t xml:space="preserve"> Upload </w:t>
      </w:r>
      <w:r w:rsidR="00CA6B5B">
        <w:t>F</w:t>
      </w:r>
      <w:r w:rsidR="00286427">
        <w:t xml:space="preserve">iles to </w:t>
      </w:r>
      <w:r w:rsidR="00426DB2">
        <w:t>your My Private Files</w:t>
      </w:r>
      <w:bookmarkEnd w:id="18"/>
    </w:p>
    <w:p w:rsidR="00045F47" w:rsidRDefault="00045F47" w:rsidP="002F17B7">
      <w:pPr>
        <w:pStyle w:val="Heading4"/>
      </w:pPr>
      <w:r>
        <w:t xml:space="preserve">To use files in resource pages or for other activities, you need to “upload” them to </w:t>
      </w:r>
      <w:r w:rsidR="00426DB2">
        <w:t xml:space="preserve">“My private files” on the </w:t>
      </w:r>
      <w:r>
        <w:t xml:space="preserve">Moodle server. From your </w:t>
      </w:r>
      <w:r w:rsidR="00426DB2">
        <w:t xml:space="preserve">“My </w:t>
      </w:r>
      <w:r>
        <w:t>home</w:t>
      </w:r>
      <w:r w:rsidR="00426DB2">
        <w:t>” locate the “My private files” block in the right column.</w:t>
      </w:r>
      <w:r>
        <w:t xml:space="preserve"> </w:t>
      </w:r>
      <w:r w:rsidR="00426DB2">
        <w:t>Select “Manage my private files”.</w:t>
      </w:r>
      <w:r>
        <w:br/>
      </w:r>
      <w:r w:rsidR="00426DB2">
        <w:rPr>
          <w:noProof/>
        </w:rPr>
        <w:drawing>
          <wp:inline distT="0" distB="0" distL="0" distR="0" wp14:anchorId="59C70641" wp14:editId="4347C048">
            <wp:extent cx="1757238" cy="1142794"/>
            <wp:effectExtent l="0" t="0" r="0" b="63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t="56579"/>
                    <a:stretch/>
                  </pic:blipFill>
                  <pic:spPr bwMode="auto">
                    <a:xfrm>
                      <a:off x="0" y="0"/>
                      <a:ext cx="1767832" cy="1149684"/>
                    </a:xfrm>
                    <a:prstGeom prst="rect">
                      <a:avLst/>
                    </a:prstGeom>
                    <a:ln>
                      <a:noFill/>
                    </a:ln>
                    <a:extLst>
                      <a:ext uri="{53640926-AAD7-44D8-BBD7-CCE9431645EC}">
                        <a14:shadowObscured xmlns:a14="http://schemas.microsoft.com/office/drawing/2010/main"/>
                      </a:ext>
                    </a:extLst>
                  </pic:spPr>
                </pic:pic>
              </a:graphicData>
            </a:graphic>
          </wp:inline>
        </w:drawing>
      </w:r>
    </w:p>
    <w:p w:rsidR="00045F47" w:rsidRDefault="00AB64D1" w:rsidP="002F17B7">
      <w:pPr>
        <w:pStyle w:val="Heading4"/>
      </w:pPr>
      <w:r>
        <w:t>Select</w:t>
      </w:r>
      <w:r w:rsidR="00045F47">
        <w:t xml:space="preserve"> the “</w:t>
      </w:r>
      <w:r w:rsidR="00426DB2">
        <w:t>Create</w:t>
      </w:r>
      <w:r w:rsidR="00045F47">
        <w:t xml:space="preserve"> folder” button.</w:t>
      </w:r>
    </w:p>
    <w:p w:rsidR="00426DB2" w:rsidRDefault="006C2CAB" w:rsidP="002F17B7">
      <w:pPr>
        <w:pStyle w:val="Heading4"/>
      </w:pPr>
      <w:r>
        <w:rPr>
          <w:noProof/>
        </w:rPr>
        <w:drawing>
          <wp:inline distT="0" distB="0" distL="0" distR="0" wp14:anchorId="32A86DBD" wp14:editId="0286AE80">
            <wp:extent cx="3670653" cy="970059"/>
            <wp:effectExtent l="19050" t="19050" r="25400" b="2095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670861" cy="970114"/>
                    </a:xfrm>
                    <a:prstGeom prst="rect">
                      <a:avLst/>
                    </a:prstGeom>
                    <a:ln>
                      <a:solidFill>
                        <a:schemeClr val="accent1"/>
                      </a:solidFill>
                    </a:ln>
                  </pic:spPr>
                </pic:pic>
              </a:graphicData>
            </a:graphic>
          </wp:inline>
        </w:drawing>
      </w:r>
    </w:p>
    <w:p w:rsidR="00426DB2" w:rsidRDefault="00426DB2" w:rsidP="002F17B7">
      <w:pPr>
        <w:pStyle w:val="Heading4"/>
      </w:pPr>
      <w:r>
        <w:t xml:space="preserve">You will get a pop-up. Name your folder </w:t>
      </w:r>
      <w:r w:rsidRPr="006C2CAB">
        <w:rPr>
          <w:b/>
        </w:rPr>
        <w:t>Class Handouts</w:t>
      </w:r>
      <w:r>
        <w:t xml:space="preserve">. </w:t>
      </w:r>
      <w:r w:rsidR="006C2CAB" w:rsidRPr="00EC3B82">
        <w:t>B</w:t>
      </w:r>
      <w:r w:rsidR="006C2CAB">
        <w:t>e sure to select the OK button.</w:t>
      </w:r>
    </w:p>
    <w:p w:rsidR="00426DB2" w:rsidRDefault="00426DB2" w:rsidP="002F17B7">
      <w:pPr>
        <w:pStyle w:val="Heading4"/>
      </w:pPr>
      <w:r>
        <w:rPr>
          <w:noProof/>
        </w:rPr>
        <w:drawing>
          <wp:inline distT="0" distB="0" distL="0" distR="0" wp14:anchorId="03E118E1" wp14:editId="6D8421F1">
            <wp:extent cx="4047214" cy="1249162"/>
            <wp:effectExtent l="19050" t="19050" r="10795" b="2730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5080"/>
                    <a:stretch/>
                  </pic:blipFill>
                  <pic:spPr bwMode="auto">
                    <a:xfrm>
                      <a:off x="0" y="0"/>
                      <a:ext cx="4049005" cy="1249715"/>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045F47" w:rsidRDefault="00045F47" w:rsidP="002F17B7">
      <w:pPr>
        <w:pStyle w:val="Heading4"/>
      </w:pPr>
      <w:r>
        <w:t xml:space="preserve">Note that your new folder appears on the Files page. </w:t>
      </w:r>
      <w:r w:rsidR="006C2CAB">
        <w:t>You can create multiple folders at this point.</w:t>
      </w:r>
    </w:p>
    <w:p w:rsidR="006C2CAB" w:rsidRDefault="006C2CAB" w:rsidP="002F17B7">
      <w:pPr>
        <w:pStyle w:val="Heading4"/>
      </w:pPr>
      <w:r>
        <w:t>You must select “Save changes” in order for your new folder/folders to be saved.</w:t>
      </w:r>
      <w:r w:rsidRPr="006C2CAB">
        <w:rPr>
          <w:noProof/>
        </w:rPr>
        <w:t xml:space="preserve"> </w:t>
      </w:r>
      <w:r w:rsidR="00CD3EB4">
        <w:rPr>
          <w:noProof/>
        </w:rPr>
        <w:t>Notice that you can add files, create folders, and download all files as well.</w:t>
      </w:r>
      <w:r w:rsidR="003755AB">
        <w:rPr>
          <w:noProof/>
        </w:rPr>
        <w:br/>
      </w:r>
      <w:r w:rsidR="003755AB">
        <w:rPr>
          <w:noProof/>
        </w:rPr>
        <w:br/>
      </w:r>
      <w:r>
        <w:rPr>
          <w:noProof/>
        </w:rPr>
        <w:drawing>
          <wp:inline distT="0" distB="0" distL="0" distR="0" wp14:anchorId="0116FFDA" wp14:editId="6A621034">
            <wp:extent cx="3869140" cy="1194499"/>
            <wp:effectExtent l="19050" t="19050" r="17145" b="2476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881249" cy="1198237"/>
                    </a:xfrm>
                    <a:prstGeom prst="rect">
                      <a:avLst/>
                    </a:prstGeom>
                    <a:ln>
                      <a:solidFill>
                        <a:schemeClr val="accent1"/>
                      </a:solidFill>
                    </a:ln>
                  </pic:spPr>
                </pic:pic>
              </a:graphicData>
            </a:graphic>
          </wp:inline>
        </w:drawing>
      </w:r>
    </w:p>
    <w:p w:rsidR="00045F47" w:rsidRDefault="00045F47" w:rsidP="002F17B7">
      <w:pPr>
        <w:pStyle w:val="Heading4"/>
      </w:pPr>
      <w:r>
        <w:t xml:space="preserve">Open the </w:t>
      </w:r>
      <w:r w:rsidR="006C2CAB">
        <w:t xml:space="preserve">Class Handouts </w:t>
      </w:r>
      <w:r>
        <w:t xml:space="preserve">folder by </w:t>
      </w:r>
      <w:r w:rsidR="00AB64D1">
        <w:t xml:space="preserve">selecting </w:t>
      </w:r>
      <w:r>
        <w:t>the folder name.</w:t>
      </w:r>
    </w:p>
    <w:p w:rsidR="00045F47" w:rsidRDefault="00045F47" w:rsidP="002F17B7">
      <w:pPr>
        <w:pStyle w:val="Heading4"/>
      </w:pPr>
      <w:r>
        <w:t xml:space="preserve">Since there are no files in the Class Handouts folder, we need to upload a file. </w:t>
      </w:r>
    </w:p>
    <w:p w:rsidR="00045F47" w:rsidRDefault="00AB64D1" w:rsidP="002F17B7">
      <w:pPr>
        <w:pStyle w:val="Heading4"/>
      </w:pPr>
      <w:r>
        <w:t>Select</w:t>
      </w:r>
      <w:r w:rsidR="00045F47">
        <w:t xml:space="preserve"> the button labeled “Upload a File</w:t>
      </w:r>
      <w:r w:rsidR="00A74EC9">
        <w:t>.</w:t>
      </w:r>
      <w:r w:rsidR="00045F47">
        <w:t xml:space="preserve">” </w:t>
      </w:r>
    </w:p>
    <w:p w:rsidR="00045F47" w:rsidRDefault="00045F47" w:rsidP="002F17B7">
      <w:pPr>
        <w:pStyle w:val="Heading4"/>
      </w:pPr>
      <w:r>
        <w:lastRenderedPageBreak/>
        <w:t xml:space="preserve">Once the </w:t>
      </w:r>
      <w:r w:rsidR="00CD3EB4">
        <w:t>file picker has opened, s</w:t>
      </w:r>
      <w:r w:rsidR="00AB64D1">
        <w:t>elect</w:t>
      </w:r>
      <w:r>
        <w:t xml:space="preserve"> the “Browse” button and navigate to your folder and file. </w:t>
      </w:r>
    </w:p>
    <w:p w:rsidR="00045F47" w:rsidRDefault="00045F47" w:rsidP="002F17B7">
      <w:pPr>
        <w:pStyle w:val="Heading4"/>
      </w:pPr>
      <w:r>
        <w:t xml:space="preserve">Select the desired file and be sure to </w:t>
      </w:r>
      <w:r w:rsidR="00AB64D1">
        <w:t>select</w:t>
      </w:r>
      <w:r>
        <w:t xml:space="preserve"> the “Open” button on the dialog box. </w:t>
      </w:r>
      <w:r w:rsidR="00CD3EB4">
        <w:t>Type a file name that makes it easy to identify later. Good file management is critical.</w:t>
      </w:r>
    </w:p>
    <w:p w:rsidR="00CD3EB4" w:rsidRDefault="00CD3EB4" w:rsidP="002F17B7">
      <w:pPr>
        <w:pStyle w:val="Heading4"/>
      </w:pPr>
      <w:r>
        <w:t>Select “Upload this file</w:t>
      </w:r>
      <w:r w:rsidR="007054F5">
        <w:t>.</w:t>
      </w:r>
      <w:r>
        <w:t xml:space="preserve">” Be sure to “Save changes” before you leave the file picker. </w:t>
      </w:r>
      <w:r w:rsidR="00667A0E">
        <w:t>From your My Home page, l</w:t>
      </w:r>
      <w:r>
        <w:t xml:space="preserve">ocate the “My private files” block. Select the </w:t>
      </w:r>
      <w:r w:rsidR="007054F5">
        <w:t>“</w:t>
      </w:r>
      <w:r>
        <w:t>+</w:t>
      </w:r>
      <w:r w:rsidR="007054F5">
        <w:t>”</w:t>
      </w:r>
      <w:r>
        <w:t xml:space="preserve"> next</w:t>
      </w:r>
      <w:r w:rsidR="003E50E7">
        <w:t xml:space="preserve"> to the Class Handouts folder. </w:t>
      </w:r>
      <w:r>
        <w:t>You should see your one file in the folder.</w:t>
      </w:r>
    </w:p>
    <w:p w:rsidR="001C22FA" w:rsidRDefault="001C22FA" w:rsidP="001C22FA">
      <w:pPr>
        <w:pStyle w:val="Heading4"/>
        <w:rPr>
          <w:noProof/>
        </w:rPr>
      </w:pPr>
      <w:r>
        <w:t>Be sure to “Save changes</w:t>
      </w:r>
      <w:r>
        <w:rPr>
          <w:noProof/>
        </w:rPr>
        <w:t>“ before leaving the file management dialog box.</w:t>
      </w:r>
    </w:p>
    <w:p w:rsidR="002F17B7" w:rsidRDefault="006C1D22" w:rsidP="002F17B7">
      <w:pPr>
        <w:pStyle w:val="Heading4"/>
        <w:rPr>
          <w:noProof/>
        </w:rPr>
      </w:pPr>
      <w:r>
        <w:t xml:space="preserve">For file management purposes, note the </w:t>
      </w:r>
      <w:r>
        <w:rPr>
          <w:noProof/>
        </w:rPr>
        <w:drawing>
          <wp:inline distT="0" distB="0" distL="0" distR="0" wp14:anchorId="4F149C11" wp14:editId="64B4232C">
            <wp:extent cx="286385" cy="3276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86385" cy="327660"/>
                    </a:xfrm>
                    <a:prstGeom prst="rect">
                      <a:avLst/>
                    </a:prstGeom>
                  </pic:spPr>
                </pic:pic>
              </a:graphicData>
            </a:graphic>
          </wp:inline>
        </w:drawing>
      </w:r>
      <w:r>
        <w:t xml:space="preserve"> icon to the right of </w:t>
      </w:r>
      <w:r w:rsidR="00507BC6">
        <w:t>a</w:t>
      </w:r>
      <w:r>
        <w:t xml:space="preserve"> folder or file name. Select the icon to display the drop</w:t>
      </w:r>
      <w:r w:rsidR="003E50E7">
        <w:t xml:space="preserve"> </w:t>
      </w:r>
      <w:r>
        <w:t xml:space="preserve">down menu to zip, rename, move, or delete files or folders. </w:t>
      </w:r>
    </w:p>
    <w:p w:rsidR="006C1D22" w:rsidRDefault="00507BC6" w:rsidP="002F17B7">
      <w:pPr>
        <w:pStyle w:val="Heading4"/>
        <w:rPr>
          <w:noProof/>
        </w:rPr>
      </w:pPr>
      <w:r>
        <w:rPr>
          <w:noProof/>
        </w:rPr>
        <mc:AlternateContent>
          <mc:Choice Requires="wpg">
            <w:drawing>
              <wp:inline distT="0" distB="0" distL="0" distR="0" wp14:anchorId="6DB63782" wp14:editId="027C5EFB">
                <wp:extent cx="5636525" cy="1282889"/>
                <wp:effectExtent l="19050" t="19050" r="21590" b="12700"/>
                <wp:docPr id="181" name="Group 181"/>
                <wp:cNvGraphicFramePr/>
                <a:graphic xmlns:a="http://schemas.openxmlformats.org/drawingml/2006/main">
                  <a:graphicData uri="http://schemas.microsoft.com/office/word/2010/wordprocessingGroup">
                    <wpg:wgp>
                      <wpg:cNvGrpSpPr/>
                      <wpg:grpSpPr>
                        <a:xfrm>
                          <a:off x="0" y="0"/>
                          <a:ext cx="5636525" cy="1282889"/>
                          <a:chOff x="0" y="0"/>
                          <a:chExt cx="5636525" cy="1282889"/>
                        </a:xfrm>
                      </wpg:grpSpPr>
                      <pic:pic xmlns:pic="http://schemas.openxmlformats.org/drawingml/2006/picture">
                        <pic:nvPicPr>
                          <pic:cNvPr id="178" name="Picture 178"/>
                          <pic:cNvPicPr>
                            <a:picLocks noChangeAspect="1"/>
                          </pic:cNvPicPr>
                        </pic:nvPicPr>
                        <pic:blipFill>
                          <a:blip r:embed="rId96">
                            <a:extLst>
                              <a:ext uri="{28A0092B-C50C-407E-A947-70E740481C1C}">
                                <a14:useLocalDpi xmlns:a14="http://schemas.microsoft.com/office/drawing/2010/main" val="0"/>
                              </a:ext>
                            </a:extLst>
                          </a:blip>
                          <a:stretch>
                            <a:fillRect/>
                          </a:stretch>
                        </pic:blipFill>
                        <pic:spPr>
                          <a:xfrm>
                            <a:off x="2688609" y="20471"/>
                            <a:ext cx="2947916" cy="1255594"/>
                          </a:xfrm>
                          <a:prstGeom prst="rect">
                            <a:avLst/>
                          </a:prstGeom>
                          <a:ln>
                            <a:solidFill>
                              <a:schemeClr val="accent1"/>
                            </a:solidFill>
                          </a:ln>
                        </pic:spPr>
                      </pic:pic>
                      <pic:pic xmlns:pic="http://schemas.openxmlformats.org/drawingml/2006/picture">
                        <pic:nvPicPr>
                          <pic:cNvPr id="180" name="Picture 180"/>
                          <pic:cNvPicPr>
                            <a:picLocks noChangeAspect="1"/>
                          </pic:cNvPicPr>
                        </pic:nvPicPr>
                        <pic:blipFill>
                          <a:blip r:embed="rId97">
                            <a:extLst>
                              <a:ext uri="{28A0092B-C50C-407E-A947-70E740481C1C}">
                                <a14:useLocalDpi xmlns:a14="http://schemas.microsoft.com/office/drawing/2010/main" val="0"/>
                              </a:ext>
                            </a:extLst>
                          </a:blip>
                          <a:stretch>
                            <a:fillRect/>
                          </a:stretch>
                        </pic:blipFill>
                        <pic:spPr>
                          <a:xfrm>
                            <a:off x="0" y="0"/>
                            <a:ext cx="2497540" cy="1282889"/>
                          </a:xfrm>
                          <a:prstGeom prst="rect">
                            <a:avLst/>
                          </a:prstGeom>
                          <a:ln>
                            <a:solidFill>
                              <a:schemeClr val="accent1"/>
                            </a:solidFill>
                          </a:ln>
                        </pic:spPr>
                      </pic:pic>
                    </wpg:wgp>
                  </a:graphicData>
                </a:graphic>
              </wp:inline>
            </w:drawing>
          </mc:Choice>
          <mc:Fallback>
            <w:pict>
              <v:group w14:anchorId="19678591" id="Group 181" o:spid="_x0000_s1026" style="width:443.8pt;height:101pt;mso-position-horizontal-relative:char;mso-position-vertical-relative:line" coordsize="56365,128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">
                <v:shape id="Picture 178" o:spid="_x0000_s1027" type="#_x0000_t75" style="position:absolute;left:26886;top:204;width:29479;height:125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32eTFAAAA3AAAAA8AAABkcnMvZG93bnJldi54bWxEj09rwkAQxe8Fv8MyQm91owcjqauUgiCC&#10;tP5B8DZkxyQ0Oxt215h++86h4G2G9+a93yzXg2tVTyE2ng1MJxko4tLbhisD59PmbQEqJmSLrWcy&#10;8EsR1qvRyxIL6x98oP6YKiUhHAs0UKfUFVrHsiaHceI7YtFuPjhMsoZK24APCXetnmXZXDtsWBpq&#10;7OizpvLneHcG9mnn/fVwym285dx9X76m89Ab8zoePt5BJRrS0/x/vbWCnwutPCMT6NU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99nkxQAAANwAAAAPAAAAAAAAAAAAAAAA&#10;AJ8CAABkcnMvZG93bnJldi54bWxQSwUGAAAAAAQABAD3AAAAkQMAAAAA&#10;" stroked="t" strokecolor="#4f81bd [3204]">
                  <v:imagedata r:id="rId98" o:title=""/>
                  <v:path arrowok="t"/>
                </v:shape>
                <v:shape id="Picture 180" o:spid="_x0000_s1028" type="#_x0000_t75" style="position:absolute;width:24975;height:12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gkL/EAAAA3AAAAA8AAABkcnMvZG93bnJldi54bWxEj0FrwzAMhe+F/gejwm6t046OktUJoWxs&#10;Pa7rYUcRa0lILAfbTbN/Px0Gu0m8p/c+HcvZDWqiEDvPBrabDBRx7W3HjYHr5+v6AComZIuDZzLw&#10;QxHKYrk4Ym79nT9ouqRGSQjHHA20KY251rFuyWHc+JFYtG8fHCZZQ6NtwLuEu0HvsuxJO+xYGloc&#10;6dRS3V9uzsAu9aE699c3ur1Mj6c9N1/bsTLmYTVXz6ASzenf/Hf9bgX/IPjyjEyg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YgkL/EAAAA3AAAAA8AAAAAAAAAAAAAAAAA&#10;nwIAAGRycy9kb3ducmV2LnhtbFBLBQYAAAAABAAEAPcAAACQAwAAAAA=&#10;" stroked="t" strokecolor="#4f81bd [3204]">
                  <v:imagedata r:id="rId99" o:title=""/>
                  <v:path arrowok="t"/>
                </v:shape>
                <w10:anchorlock/>
              </v:group>
            </w:pict>
          </mc:Fallback>
        </mc:AlternateContent>
      </w:r>
      <w:r w:rsidRPr="00507BC6">
        <w:rPr>
          <w:noProof/>
        </w:rPr>
        <w:t xml:space="preserve"> </w:t>
      </w:r>
    </w:p>
    <w:p w:rsidR="001C22FA" w:rsidRDefault="001C22FA" w:rsidP="001C22FA">
      <w:pPr>
        <w:pStyle w:val="Heading4"/>
      </w:pPr>
      <w:r>
        <w:t>“Download” opens the directory on your computer.</w:t>
      </w:r>
      <w:r w:rsidR="006E6304">
        <w:t xml:space="preserve"> Select your destination and save.</w:t>
      </w:r>
    </w:p>
    <w:p w:rsidR="001C22FA" w:rsidRDefault="001C22FA" w:rsidP="001C22FA">
      <w:pPr>
        <w:pStyle w:val="Heading4"/>
      </w:pPr>
      <w:r>
        <w:rPr>
          <w:noProof/>
        </w:rPr>
        <w:drawing>
          <wp:inline distT="0" distB="0" distL="0" distR="0" wp14:anchorId="7854741C" wp14:editId="5AF74777">
            <wp:extent cx="1963972" cy="1207549"/>
            <wp:effectExtent l="19050" t="19050" r="17780" b="1206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1962659" cy="1206742"/>
                    </a:xfrm>
                    <a:prstGeom prst="rect">
                      <a:avLst/>
                    </a:prstGeom>
                    <a:ln>
                      <a:solidFill>
                        <a:schemeClr val="accent1"/>
                      </a:solidFill>
                    </a:ln>
                  </pic:spPr>
                </pic:pic>
              </a:graphicData>
            </a:graphic>
          </wp:inline>
        </w:drawing>
      </w:r>
    </w:p>
    <w:p w:rsidR="001C22FA" w:rsidRDefault="001C22FA" w:rsidP="001C22FA">
      <w:pPr>
        <w:pStyle w:val="Heading4"/>
      </w:pPr>
      <w:r>
        <w:t>“Rename” displays a dialog box for the new name.</w:t>
      </w:r>
      <w:r w:rsidR="006E6304">
        <w:t xml:space="preserve"> Type the new name and select rename.</w:t>
      </w:r>
    </w:p>
    <w:p w:rsidR="001C22FA" w:rsidRDefault="001C22FA" w:rsidP="001C22FA">
      <w:pPr>
        <w:pStyle w:val="Heading4"/>
      </w:pPr>
      <w:r>
        <w:rPr>
          <w:noProof/>
        </w:rPr>
        <w:drawing>
          <wp:inline distT="0" distB="0" distL="0" distR="0" wp14:anchorId="5B7D8336" wp14:editId="791F866E">
            <wp:extent cx="1963972" cy="707282"/>
            <wp:effectExtent l="19050" t="19050" r="17780" b="171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1971973" cy="710163"/>
                    </a:xfrm>
                    <a:prstGeom prst="rect">
                      <a:avLst/>
                    </a:prstGeom>
                    <a:ln>
                      <a:solidFill>
                        <a:schemeClr val="accent1"/>
                      </a:solidFill>
                    </a:ln>
                  </pic:spPr>
                </pic:pic>
              </a:graphicData>
            </a:graphic>
          </wp:inline>
        </w:drawing>
      </w:r>
    </w:p>
    <w:p w:rsidR="001C22FA" w:rsidRDefault="001C22FA" w:rsidP="001C22FA">
      <w:pPr>
        <w:pStyle w:val="Heading4"/>
      </w:pPr>
      <w:r>
        <w:t>“Move” displays a dialog to select the new destination.</w:t>
      </w:r>
      <w:r w:rsidR="006E6304">
        <w:t xml:space="preserve"> Expand the folder (select +) to make it the new destination.</w:t>
      </w:r>
    </w:p>
    <w:p w:rsidR="001C22FA" w:rsidRDefault="001C22FA" w:rsidP="001C22FA">
      <w:pPr>
        <w:pStyle w:val="Heading4"/>
      </w:pPr>
      <w:r>
        <w:rPr>
          <w:noProof/>
        </w:rPr>
        <w:drawing>
          <wp:inline distT="0" distB="0" distL="0" distR="0" wp14:anchorId="497525AB" wp14:editId="2E32E6C4">
            <wp:extent cx="3603614" cy="1089329"/>
            <wp:effectExtent l="19050" t="19050" r="16510" b="158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3618423" cy="1093805"/>
                    </a:xfrm>
                    <a:prstGeom prst="rect">
                      <a:avLst/>
                    </a:prstGeom>
                    <a:ln>
                      <a:solidFill>
                        <a:schemeClr val="accent1"/>
                      </a:solidFill>
                    </a:ln>
                  </pic:spPr>
                </pic:pic>
              </a:graphicData>
            </a:graphic>
          </wp:inline>
        </w:drawing>
      </w:r>
    </w:p>
    <w:p w:rsidR="001C22FA" w:rsidRDefault="001C22FA" w:rsidP="001C22FA">
      <w:pPr>
        <w:pStyle w:val="Heading4"/>
      </w:pPr>
      <w:r>
        <w:lastRenderedPageBreak/>
        <w:t>“Delete” confirms that you really want to delete the file.</w:t>
      </w:r>
      <w:r w:rsidR="006E6304">
        <w:t xml:space="preserve"> Select cancel or yes.</w:t>
      </w:r>
      <w:r w:rsidR="000D3C18">
        <w:t xml:space="preserve"> There is no undo option once you have deleted an item.</w:t>
      </w:r>
    </w:p>
    <w:p w:rsidR="001C22FA" w:rsidRDefault="001C22FA" w:rsidP="001C22FA">
      <w:pPr>
        <w:pStyle w:val="Heading4"/>
      </w:pPr>
      <w:r>
        <w:rPr>
          <w:noProof/>
        </w:rPr>
        <w:drawing>
          <wp:inline distT="0" distB="0" distL="0" distR="0" wp14:anchorId="71CBB847" wp14:editId="2F697C25">
            <wp:extent cx="2895238" cy="1000000"/>
            <wp:effectExtent l="19050" t="19050" r="19685" b="1016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895238" cy="1000000"/>
                    </a:xfrm>
                    <a:prstGeom prst="rect">
                      <a:avLst/>
                    </a:prstGeom>
                    <a:ln>
                      <a:solidFill>
                        <a:schemeClr val="accent1"/>
                      </a:solidFill>
                    </a:ln>
                  </pic:spPr>
                </pic:pic>
              </a:graphicData>
            </a:graphic>
          </wp:inline>
        </w:drawing>
      </w:r>
    </w:p>
    <w:p w:rsidR="001C22FA" w:rsidRDefault="001C22FA" w:rsidP="001C22FA">
      <w:pPr>
        <w:pStyle w:val="Heading4"/>
      </w:pPr>
      <w:r>
        <w:t>“Zip” creates a zip (compressed to a smaller size) file of your folder and its contents.</w:t>
      </w:r>
    </w:p>
    <w:p w:rsidR="001C22FA" w:rsidRDefault="001C22FA" w:rsidP="001C22FA">
      <w:pPr>
        <w:pStyle w:val="Heading4"/>
      </w:pPr>
      <w:r>
        <w:rPr>
          <w:noProof/>
        </w:rPr>
        <w:drawing>
          <wp:inline distT="0" distB="0" distL="0" distR="0" wp14:anchorId="7CCC771F" wp14:editId="4B02DEBE">
            <wp:extent cx="4523810" cy="990476"/>
            <wp:effectExtent l="19050" t="19050" r="10160" b="196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523810" cy="990476"/>
                    </a:xfrm>
                    <a:prstGeom prst="rect">
                      <a:avLst/>
                    </a:prstGeom>
                    <a:ln>
                      <a:solidFill>
                        <a:schemeClr val="accent1"/>
                      </a:solidFill>
                    </a:ln>
                  </pic:spPr>
                </pic:pic>
              </a:graphicData>
            </a:graphic>
          </wp:inline>
        </w:drawing>
      </w:r>
    </w:p>
    <w:p w:rsidR="003B5C1A" w:rsidRDefault="003B5C1A" w:rsidP="003B5C1A">
      <w:pPr>
        <w:pStyle w:val="Heading4"/>
        <w:rPr>
          <w:noProof/>
        </w:rPr>
      </w:pPr>
      <w:r>
        <w:t>Be sure to “Save changes</w:t>
      </w:r>
      <w:r>
        <w:rPr>
          <w:noProof/>
        </w:rPr>
        <w:t>“ before leaving the file management dialog box.</w:t>
      </w:r>
    </w:p>
    <w:p w:rsidR="00667A0E" w:rsidRDefault="003B5C1A" w:rsidP="002F17B7">
      <w:pPr>
        <w:pStyle w:val="Heading4"/>
      </w:pPr>
      <w:r>
        <w:t>Return to the My Home page from Navigation to continue this exercise.</w:t>
      </w:r>
    </w:p>
    <w:p w:rsidR="00C22612" w:rsidRPr="00D51C84" w:rsidRDefault="00C22612" w:rsidP="00D51C84">
      <w:pPr>
        <w:pStyle w:val="Heading2"/>
      </w:pPr>
      <w:bookmarkStart w:id="19" w:name="_Toc349569515"/>
      <w:r w:rsidRPr="00D51C84">
        <w:t>Exercise #</w:t>
      </w:r>
      <w:r w:rsidR="005170B2">
        <w:t>4</w:t>
      </w:r>
      <w:r w:rsidR="00970799" w:rsidRPr="00D51C84">
        <w:t>A</w:t>
      </w:r>
      <w:r w:rsidR="00B35B23" w:rsidRPr="00D51C84">
        <w:t xml:space="preserve"> Linking to F</w:t>
      </w:r>
      <w:r w:rsidRPr="00D51C84">
        <w:t>iles (Resources)</w:t>
      </w:r>
      <w:bookmarkEnd w:id="19"/>
    </w:p>
    <w:p w:rsidR="00865394" w:rsidRDefault="00BD46A3" w:rsidP="002F17B7">
      <w:pPr>
        <w:pStyle w:val="Heading4"/>
      </w:pPr>
      <w:r>
        <w:t xml:space="preserve">The center column of your course is where you will add resources and activities in your weekly or topic “blocks.” </w:t>
      </w:r>
      <w:r w:rsidR="00865394">
        <w:t xml:space="preserve">You can now use uploaded files to create resource pages for your students. </w:t>
      </w:r>
    </w:p>
    <w:p w:rsidR="00865394" w:rsidRDefault="00BD46A3" w:rsidP="002F17B7">
      <w:pPr>
        <w:pStyle w:val="Heading4"/>
      </w:pPr>
      <w:r>
        <w:t>Turn editing</w:t>
      </w:r>
      <w:r w:rsidR="00865394">
        <w:t xml:space="preserve"> on. </w:t>
      </w:r>
    </w:p>
    <w:p w:rsidR="002F6892" w:rsidRDefault="00865394" w:rsidP="002F17B7">
      <w:pPr>
        <w:pStyle w:val="Heading4"/>
      </w:pPr>
      <w:r>
        <w:t xml:space="preserve">Under week/topic 2 edit your summary by </w:t>
      </w:r>
      <w:r w:rsidR="00AB64D1">
        <w:t>select</w:t>
      </w:r>
      <w:r>
        <w:t xml:space="preserve">ing the small icon. </w:t>
      </w:r>
    </w:p>
    <w:p w:rsidR="00865394" w:rsidRDefault="00DD0FAF" w:rsidP="002F17B7">
      <w:pPr>
        <w:pStyle w:val="Heading4"/>
      </w:pPr>
      <w:r>
        <w:rPr>
          <w:noProof/>
        </w:rPr>
        <w:drawing>
          <wp:inline distT="0" distB="0" distL="0" distR="0" wp14:anchorId="4827E9E0" wp14:editId="3E4421D3">
            <wp:extent cx="1062214" cy="580445"/>
            <wp:effectExtent l="19050" t="19050" r="24130" b="1016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r="9310" b="15254"/>
                    <a:stretch/>
                  </pic:blipFill>
                  <pic:spPr bwMode="auto">
                    <a:xfrm>
                      <a:off x="0" y="0"/>
                      <a:ext cx="1066123" cy="582581"/>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865394" w:rsidRDefault="004F0825" w:rsidP="002F17B7">
      <w:pPr>
        <w:pStyle w:val="Heading4"/>
      </w:pPr>
      <w:r>
        <w:t xml:space="preserve">Type </w:t>
      </w:r>
      <w:r w:rsidR="00865394">
        <w:t xml:space="preserve">a short description </w:t>
      </w:r>
      <w:r w:rsidR="0060629E">
        <w:t>about</w:t>
      </w:r>
      <w:r w:rsidR="00865394">
        <w:t xml:space="preserve"> this topic</w:t>
      </w:r>
      <w:r w:rsidR="0060629E">
        <w:t>.</w:t>
      </w:r>
      <w:r w:rsidR="00865394">
        <w:t xml:space="preserve"> Be sure to </w:t>
      </w:r>
      <w:r w:rsidR="00AB64D1">
        <w:t>select</w:t>
      </w:r>
      <w:r w:rsidR="00865394">
        <w:t xml:space="preserve"> “</w:t>
      </w:r>
      <w:r w:rsidR="00865394">
        <w:rPr>
          <w:b/>
        </w:rPr>
        <w:t>Save changes</w:t>
      </w:r>
      <w:r w:rsidR="00865394">
        <w:t xml:space="preserve">” when you are </w:t>
      </w:r>
      <w:r w:rsidR="00E13E85">
        <w:t>finished</w:t>
      </w:r>
      <w:r w:rsidR="00865394">
        <w:t xml:space="preserve">. </w:t>
      </w:r>
    </w:p>
    <w:p w:rsidR="00334EFB" w:rsidRDefault="00865394" w:rsidP="002F17B7">
      <w:pPr>
        <w:pStyle w:val="Heading4"/>
      </w:pPr>
      <w:r>
        <w:t>Underneath your description choose the “</w:t>
      </w:r>
      <w:r>
        <w:rPr>
          <w:b/>
        </w:rPr>
        <w:t>Add a resource</w:t>
      </w:r>
      <w:r>
        <w:t xml:space="preserve">” dropdown list and select </w:t>
      </w:r>
      <w:r w:rsidRPr="002F17B7">
        <w:t>“</w:t>
      </w:r>
      <w:r w:rsidR="004F0825" w:rsidRPr="002F17B7">
        <w:rPr>
          <w:b/>
        </w:rPr>
        <w:t>File</w:t>
      </w:r>
      <w:r w:rsidRPr="002F17B7">
        <w:rPr>
          <w:b/>
        </w:rPr>
        <w:t>.</w:t>
      </w:r>
      <w:r w:rsidRPr="002F17B7">
        <w:t>”</w:t>
      </w:r>
    </w:p>
    <w:p w:rsidR="00865394" w:rsidRDefault="004F0825" w:rsidP="002F17B7">
      <w:pPr>
        <w:pStyle w:val="Heading4"/>
      </w:pPr>
      <w:r>
        <w:rPr>
          <w:noProof/>
        </w:rPr>
        <w:drawing>
          <wp:inline distT="0" distB="0" distL="0" distR="0" wp14:anchorId="56D26142" wp14:editId="5FEA175D">
            <wp:extent cx="2085714" cy="1600000"/>
            <wp:effectExtent l="19050" t="19050" r="10160" b="196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085714" cy="1600000"/>
                    </a:xfrm>
                    <a:prstGeom prst="rect">
                      <a:avLst/>
                    </a:prstGeom>
                    <a:ln>
                      <a:solidFill>
                        <a:schemeClr val="accent1"/>
                      </a:solidFill>
                    </a:ln>
                  </pic:spPr>
                </pic:pic>
              </a:graphicData>
            </a:graphic>
          </wp:inline>
        </w:drawing>
      </w:r>
    </w:p>
    <w:p w:rsidR="004F0825" w:rsidRDefault="00865394" w:rsidP="002F17B7">
      <w:pPr>
        <w:pStyle w:val="Heading4"/>
      </w:pPr>
      <w:r>
        <w:lastRenderedPageBreak/>
        <w:t xml:space="preserve">The </w:t>
      </w:r>
      <w:r w:rsidR="004F0825">
        <w:t xml:space="preserve">“Adding a new File” </w:t>
      </w:r>
      <w:r>
        <w:t xml:space="preserve">page </w:t>
      </w:r>
      <w:r w:rsidR="004F0825">
        <w:t>opens. It</w:t>
      </w:r>
      <w:r>
        <w:t xml:space="preserve"> </w:t>
      </w:r>
      <w:r w:rsidR="004F0825">
        <w:t xml:space="preserve">requires that you </w:t>
      </w:r>
      <w:r w:rsidR="002F6892">
        <w:t xml:space="preserve">name the </w:t>
      </w:r>
      <w:r w:rsidR="004F0825">
        <w:t>file</w:t>
      </w:r>
      <w:r>
        <w:t xml:space="preserve">, </w:t>
      </w:r>
      <w:r w:rsidR="004F0825">
        <w:t xml:space="preserve">type </w:t>
      </w:r>
      <w:r>
        <w:t xml:space="preserve">a </w:t>
      </w:r>
      <w:r w:rsidR="004F0825">
        <w:t>description</w:t>
      </w:r>
      <w:r>
        <w:t xml:space="preserve">, </w:t>
      </w:r>
      <w:r w:rsidR="004F0825">
        <w:t xml:space="preserve">and select the “Add” button to locate the file. </w:t>
      </w:r>
    </w:p>
    <w:p w:rsidR="009E56D9" w:rsidRDefault="004F0825" w:rsidP="002F17B7">
      <w:pPr>
        <w:pStyle w:val="Heading4"/>
      </w:pPr>
      <w:r>
        <w:t xml:space="preserve">Next the File Picker opens to give you the option to locate the file either from server </w:t>
      </w:r>
      <w:r w:rsidR="00BC306C">
        <w:t xml:space="preserve">files, your computer (upload a </w:t>
      </w:r>
      <w:r>
        <w:t>file), or your private files</w:t>
      </w:r>
      <w:r w:rsidR="009E56D9">
        <w:t xml:space="preserve">. </w:t>
      </w:r>
    </w:p>
    <w:p w:rsidR="004F0825" w:rsidRPr="002F17B7" w:rsidRDefault="002F17B7" w:rsidP="002F17B7">
      <w:pPr>
        <w:pStyle w:val="Heading4"/>
      </w:pPr>
      <w:r w:rsidRPr="002F17B7">
        <w:t xml:space="preserve">See </w:t>
      </w:r>
      <w:r w:rsidR="002C7B0A">
        <w:t>Exercise #4</w:t>
      </w:r>
      <w:r w:rsidR="004F0825" w:rsidRPr="002F17B7">
        <w:t xml:space="preserve"> for review if needed.</w:t>
      </w:r>
    </w:p>
    <w:p w:rsidR="009E56D9" w:rsidRDefault="004F0825" w:rsidP="002F17B7">
      <w:pPr>
        <w:pStyle w:val="Heading4"/>
      </w:pPr>
      <w:r w:rsidRPr="004F0825">
        <w:t>Select</w:t>
      </w:r>
      <w:r w:rsidR="00BC306C">
        <w:t xml:space="preserve"> Private Files. </w:t>
      </w:r>
      <w:r>
        <w:t>You should s</w:t>
      </w:r>
      <w:r w:rsidR="00BC306C">
        <w:t xml:space="preserve">ee your Class Handouts folder. </w:t>
      </w:r>
      <w:r>
        <w:t xml:space="preserve">Select the Class Handouts Folder. You should see your uploaded file. </w:t>
      </w:r>
      <w:r w:rsidR="009E56D9">
        <w:t xml:space="preserve">Note the icon next to the file – depending on the file type, this icon will be different. </w:t>
      </w:r>
    </w:p>
    <w:p w:rsidR="009E56D9" w:rsidRDefault="004F0825" w:rsidP="002F17B7">
      <w:pPr>
        <w:pStyle w:val="Heading4"/>
      </w:pPr>
      <w:r>
        <w:t xml:space="preserve">Select the file and </w:t>
      </w:r>
      <w:r w:rsidR="009E56D9">
        <w:t xml:space="preserve">in the next window, </w:t>
      </w:r>
      <w:r w:rsidR="002C7B0A">
        <w:t xml:space="preserve">choose a license if applicable, then </w:t>
      </w:r>
      <w:r>
        <w:t>select the button “Select this file</w:t>
      </w:r>
      <w:r w:rsidR="00BC306C">
        <w:t>.</w:t>
      </w:r>
      <w:r>
        <w:t xml:space="preserve">” </w:t>
      </w:r>
    </w:p>
    <w:p w:rsidR="004F0825" w:rsidRDefault="004F0825" w:rsidP="002F17B7">
      <w:pPr>
        <w:pStyle w:val="Heading4"/>
      </w:pPr>
      <w:r>
        <w:rPr>
          <w:noProof/>
        </w:rPr>
        <mc:AlternateContent>
          <mc:Choice Requires="wpg">
            <w:drawing>
              <wp:inline distT="0" distB="0" distL="0" distR="0" wp14:anchorId="328F2453" wp14:editId="38716051">
                <wp:extent cx="5987333" cy="1399430"/>
                <wp:effectExtent l="19050" t="19050" r="13970" b="10795"/>
                <wp:docPr id="51" name="Group 51"/>
                <wp:cNvGraphicFramePr/>
                <a:graphic xmlns:a="http://schemas.openxmlformats.org/drawingml/2006/main">
                  <a:graphicData uri="http://schemas.microsoft.com/office/word/2010/wordprocessingGroup">
                    <wpg:wgp>
                      <wpg:cNvGrpSpPr/>
                      <wpg:grpSpPr>
                        <a:xfrm>
                          <a:off x="0" y="0"/>
                          <a:ext cx="5987333" cy="1399430"/>
                          <a:chOff x="0" y="0"/>
                          <a:chExt cx="5987333" cy="1399430"/>
                        </a:xfrm>
                      </wpg:grpSpPr>
                      <pic:pic xmlns:pic="http://schemas.openxmlformats.org/drawingml/2006/picture">
                        <pic:nvPicPr>
                          <pic:cNvPr id="27" name="Picture 27"/>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1789044" y="230588"/>
                            <a:ext cx="1693628" cy="985962"/>
                          </a:xfrm>
                          <a:prstGeom prst="rect">
                            <a:avLst/>
                          </a:prstGeom>
                          <a:ln>
                            <a:solidFill>
                              <a:schemeClr val="accent1"/>
                            </a:solidFill>
                          </a:ln>
                        </pic:spPr>
                      </pic:pic>
                      <pic:pic xmlns:pic="http://schemas.openxmlformats.org/drawingml/2006/picture">
                        <pic:nvPicPr>
                          <pic:cNvPr id="28" name="Picture 28"/>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0" y="0"/>
                            <a:ext cx="1701580" cy="1399430"/>
                          </a:xfrm>
                          <a:prstGeom prst="rect">
                            <a:avLst/>
                          </a:prstGeom>
                          <a:ln>
                            <a:solidFill>
                              <a:schemeClr val="accent1"/>
                            </a:solidFill>
                          </a:ln>
                        </pic:spPr>
                      </pic:pic>
                      <pic:pic xmlns:pic="http://schemas.openxmlformats.org/drawingml/2006/picture">
                        <pic:nvPicPr>
                          <pic:cNvPr id="29" name="Picture 29"/>
                          <pic:cNvPicPr>
                            <a:picLocks noChangeAspect="1"/>
                          </pic:cNvPicPr>
                        </pic:nvPicPr>
                        <pic:blipFill>
                          <a:blip r:embed="rId109">
                            <a:extLst>
                              <a:ext uri="{28A0092B-C50C-407E-A947-70E740481C1C}">
                                <a14:useLocalDpi xmlns:a14="http://schemas.microsoft.com/office/drawing/2010/main" val="0"/>
                              </a:ext>
                            </a:extLst>
                          </a:blip>
                          <a:stretch>
                            <a:fillRect/>
                          </a:stretch>
                        </pic:blipFill>
                        <pic:spPr>
                          <a:xfrm>
                            <a:off x="3578087" y="230588"/>
                            <a:ext cx="2409246" cy="993913"/>
                          </a:xfrm>
                          <a:prstGeom prst="rect">
                            <a:avLst/>
                          </a:prstGeom>
                          <a:ln>
                            <a:solidFill>
                              <a:schemeClr val="accent1"/>
                            </a:solidFill>
                          </a:ln>
                        </pic:spPr>
                      </pic:pic>
                    </wpg:wgp>
                  </a:graphicData>
                </a:graphic>
              </wp:inline>
            </w:drawing>
          </mc:Choice>
          <mc:Fallback>
            <w:pict>
              <v:group w14:anchorId="1348D037" id="Group 51" o:spid="_x0000_s1026" style="width:471.45pt;height:110.2pt;mso-position-horizontal-relative:char;mso-position-vertical-relative:line" coordsize="59873,13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">
                <v:shape id="Picture 27" o:spid="_x0000_s1027" type="#_x0000_t75" style="position:absolute;left:17890;top:2305;width:16936;height:9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aMAbBAAAA2wAAAA8AAABkcnMvZG93bnJldi54bWxEj0FrAjEUhO+F/ofwCr3VbK10ZTVKrYhe&#10;u4rnx+a5u7h5WZKoqb/eCILHYWa+YabzaDpxJudbywo+BxkI4srqlmsFu+3qYwzCB2SNnWVS8E8e&#10;5rPXlykW2l74j85lqEWCsC9QQRNCX0jpq4YM+oHtiZN3sM5gSNLVUju8JLjp5DDLvqXBltNCgz39&#10;NlQdy5NRsMoXcd+VtN6H8iu2y+pKI7dU6v0t/kxABIrhGX60N1rBMIf7l/QD5Ow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kaMAbBAAAA2wAAAA8AAAAAAAAAAAAAAAAAnwIA&#10;AGRycy9kb3ducmV2LnhtbFBLBQYAAAAABAAEAPcAAACNAwAAAAA=&#10;" stroked="t" strokecolor="#4f81bd [3204]">
                  <v:imagedata r:id="rId110" o:title=""/>
                  <v:path arrowok="t"/>
                </v:shape>
                <v:shape id="Picture 28" o:spid="_x0000_s1028" type="#_x0000_t75" style="position:absolute;width:17015;height:1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j6wG/AAAA2wAAAA8AAABkcnMvZG93bnJldi54bWxET8tqAjEU3Rf8h3AFdzWjiMjUKCL1Qemm&#10;6gdcJreTwcnNmKRm/PtmIbg8nPdy3dtW3MmHxrGCybgAQVw53XCt4HLevS9AhIissXVMCh4UYL0a&#10;vC2x1C7xD91PsRY5hEOJCkyMXSllqAxZDGPXEWfu13mLMUNfS+0x5XDbymlRzKXFhnODwY62hqrr&#10;6c8q2M9pYvpLOiS/O99m8Tt8pq+FUqNhv/kAEamPL/HTfdQKpnls/pJ/gFz9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4+sBvwAAANsAAAAPAAAAAAAAAAAAAAAAAJ8CAABk&#10;cnMvZG93bnJldi54bWxQSwUGAAAAAAQABAD3AAAAiwMAAAAA&#10;" stroked="t" strokecolor="#4f81bd [3204]">
                  <v:imagedata r:id="rId111" o:title=""/>
                  <v:path arrowok="t"/>
                </v:shape>
                <v:shape id="Picture 29" o:spid="_x0000_s1029" type="#_x0000_t75" style="position:absolute;left:35780;top:2305;width:24093;height:9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Qh9XFAAAA2wAAAA8AAABkcnMvZG93bnJldi54bWxEj09rwkAUxO8Fv8PyhN7qpjmkNbpKkVZ6&#10;EP9Ewesj+8wGs29DdtXYT+8WCj0OM/MbZjrvbSOu1PnasYLXUQKCuHS65krBYf/18g7CB2SNjWNS&#10;cCcP89ngaYq5djfe0bUIlYgQ9jkqMCG0uZS+NGTRj1xLHL2T6yyGKLtK6g5vEW4bmSZJJi3WHBcM&#10;trQwVJ6Li1WQ/Wz9277aLDafZWYKytL1cbVU6nnYf0xABOrDf/iv/a0VpGP4/RJ/gJw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0IfVxQAAANsAAAAPAAAAAAAAAAAAAAAA&#10;AJ8CAABkcnMvZG93bnJldi54bWxQSwUGAAAAAAQABAD3AAAAkQMAAAAA&#10;" stroked="t" strokecolor="#4f81bd [3204]">
                  <v:imagedata r:id="rId112" o:title=""/>
                  <v:path arrowok="t"/>
                </v:shape>
                <w10:anchorlock/>
              </v:group>
            </w:pict>
          </mc:Fallback>
        </mc:AlternateContent>
      </w:r>
    </w:p>
    <w:p w:rsidR="00865394" w:rsidRDefault="004F0825" w:rsidP="002F17B7">
      <w:pPr>
        <w:pStyle w:val="Heading4"/>
      </w:pPr>
      <w:r>
        <w:t>In the Options section, you can choose how you w</w:t>
      </w:r>
      <w:r w:rsidR="00BC306C">
        <w:t xml:space="preserve">ould like the file to display. </w:t>
      </w:r>
      <w:r>
        <w:t xml:space="preserve">Select an option and select “Save and Display” at the bottom of the page to </w:t>
      </w:r>
      <w:r w:rsidR="00BC306C">
        <w:t xml:space="preserve">see how the file is displayed. </w:t>
      </w:r>
      <w:r>
        <w:t>To change the display option, select “Update this File” in the upper right corner of the page, and select a different option.</w:t>
      </w:r>
    </w:p>
    <w:p w:rsidR="009E56D9" w:rsidRDefault="004F0825" w:rsidP="002F17B7">
      <w:pPr>
        <w:pStyle w:val="Heading4"/>
      </w:pPr>
      <w:r>
        <w:t>When you are satisfied, select “Save and return to course</w:t>
      </w:r>
      <w:r w:rsidR="00BC306C">
        <w:t>.</w:t>
      </w:r>
      <w:r>
        <w:t>”</w:t>
      </w:r>
    </w:p>
    <w:p w:rsidR="00865394" w:rsidRDefault="009E56D9" w:rsidP="002F17B7">
      <w:pPr>
        <w:pStyle w:val="Heading4"/>
      </w:pPr>
      <w:r>
        <w:t>Go to the topic/week where you added your file to see the link.</w:t>
      </w:r>
    </w:p>
    <w:p w:rsidR="00865394" w:rsidRDefault="00865394" w:rsidP="002F17B7">
      <w:pPr>
        <w:pStyle w:val="Heading4"/>
      </w:pPr>
      <w:r>
        <w:t xml:space="preserve">Before continuing with the next exercise, please </w:t>
      </w:r>
      <w:r w:rsidR="00AB64D1">
        <w:t>select</w:t>
      </w:r>
      <w:r>
        <w:t xml:space="preserve"> the course short name at the to</w:t>
      </w:r>
      <w:r w:rsidR="002F6892">
        <w:t>p of the page in the breadcrumbs</w:t>
      </w:r>
      <w:r>
        <w:t xml:space="preserve"> list. </w:t>
      </w:r>
    </w:p>
    <w:p w:rsidR="009E56D9" w:rsidRDefault="009E56D9" w:rsidP="009E56D9">
      <w:r>
        <w:t xml:space="preserve">Other considerations for uploading files: Moodle allows you to upload any type of digital content, photos, MS Word documents, audio files, and more. Be aware that in order for your students to access these files, they must have the appropriate software to view them. File sizes are limited on most </w:t>
      </w:r>
      <w:r w:rsidR="006E6304">
        <w:t>Moodle servers, which for multi</w:t>
      </w:r>
      <w:r>
        <w:t xml:space="preserve">media files can be </w:t>
      </w:r>
      <w:r w:rsidR="006E6304">
        <w:t>restricting</w:t>
      </w:r>
      <w:r>
        <w:t xml:space="preserve">. Uploading files on </w:t>
      </w:r>
      <w:r w:rsidR="006E6304">
        <w:t>another</w:t>
      </w:r>
      <w:r>
        <w:t xml:space="preserve"> file sharing service, and then </w:t>
      </w:r>
      <w:r>
        <w:rPr>
          <w:i/>
        </w:rPr>
        <w:t>linking</w:t>
      </w:r>
      <w:r>
        <w:t xml:space="preserve"> students to that resource would eliminate this restriction.</w:t>
      </w:r>
    </w:p>
    <w:p w:rsidR="00970799" w:rsidRDefault="00970799" w:rsidP="00D51C84">
      <w:pPr>
        <w:pStyle w:val="Heading2"/>
      </w:pPr>
      <w:bookmarkStart w:id="20" w:name="_Toc349569516"/>
      <w:r>
        <w:t>Exercise #</w:t>
      </w:r>
      <w:r w:rsidR="005170B2">
        <w:t>4</w:t>
      </w:r>
      <w:r>
        <w:t xml:space="preserve">B Linking to a </w:t>
      </w:r>
      <w:r w:rsidR="00B35B23">
        <w:t>Web</w:t>
      </w:r>
      <w:r w:rsidR="00C54622">
        <w:t xml:space="preserve"> P</w:t>
      </w:r>
      <w:r>
        <w:t>age</w:t>
      </w:r>
      <w:bookmarkEnd w:id="20"/>
    </w:p>
    <w:p w:rsidR="00970799" w:rsidRDefault="00036B87" w:rsidP="002F17B7">
      <w:pPr>
        <w:pStyle w:val="Heading4"/>
      </w:pPr>
      <w:r>
        <w:t>Turn editing on</w:t>
      </w:r>
      <w:r w:rsidR="00970799">
        <w:t xml:space="preserve">. </w:t>
      </w:r>
    </w:p>
    <w:p w:rsidR="002F6892" w:rsidRDefault="00970799" w:rsidP="002F17B7">
      <w:pPr>
        <w:pStyle w:val="Heading4"/>
      </w:pPr>
      <w:r>
        <w:t xml:space="preserve">Under week/topic 3 edit your summary by </w:t>
      </w:r>
      <w:r w:rsidR="00AB64D1">
        <w:t>select</w:t>
      </w:r>
      <w:r>
        <w:t>ing the small</w:t>
      </w:r>
      <w:r w:rsidR="00036B87">
        <w:t xml:space="preserve"> edit summary </w:t>
      </w:r>
      <w:r>
        <w:t xml:space="preserve">icon. </w:t>
      </w:r>
    </w:p>
    <w:p w:rsidR="00970799" w:rsidRDefault="00DD0FAF" w:rsidP="002F17B7">
      <w:pPr>
        <w:pStyle w:val="Heading4"/>
      </w:pPr>
      <w:r>
        <w:rPr>
          <w:noProof/>
        </w:rPr>
        <w:drawing>
          <wp:inline distT="0" distB="0" distL="0" distR="0" wp14:anchorId="7088C6EF" wp14:editId="4A44B1EA">
            <wp:extent cx="1319917" cy="818983"/>
            <wp:effectExtent l="19050" t="19050" r="13970" b="1968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3175" t="4720" r="8995" b="14253"/>
                    <a:stretch/>
                  </pic:blipFill>
                  <pic:spPr bwMode="auto">
                    <a:xfrm>
                      <a:off x="0" y="0"/>
                      <a:ext cx="1318462" cy="818080"/>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970799" w:rsidRDefault="00970799" w:rsidP="002F17B7">
      <w:pPr>
        <w:pStyle w:val="Heading4"/>
      </w:pPr>
      <w:r>
        <w:lastRenderedPageBreak/>
        <w:t xml:space="preserve">Type in a short description </w:t>
      </w:r>
      <w:r w:rsidR="0060629E">
        <w:t>about</w:t>
      </w:r>
      <w:r>
        <w:t xml:space="preserve"> this topic</w:t>
      </w:r>
      <w:r w:rsidR="0060629E">
        <w:t>.</w:t>
      </w:r>
      <w:r>
        <w:t xml:space="preserve"> </w:t>
      </w:r>
      <w:r w:rsidR="00036B87">
        <w:t>S</w:t>
      </w:r>
      <w:r w:rsidR="00AB64D1">
        <w:t>elect</w:t>
      </w:r>
      <w:r>
        <w:t xml:space="preserve"> “</w:t>
      </w:r>
      <w:r>
        <w:rPr>
          <w:b/>
        </w:rPr>
        <w:t>Save changes</w:t>
      </w:r>
      <w:r>
        <w:t xml:space="preserve">” when you are </w:t>
      </w:r>
      <w:r w:rsidR="00E13E85">
        <w:t>finished</w:t>
      </w:r>
      <w:r>
        <w:t xml:space="preserve">. </w:t>
      </w:r>
    </w:p>
    <w:p w:rsidR="002F6892" w:rsidRDefault="00731364" w:rsidP="002F17B7">
      <w:pPr>
        <w:pStyle w:val="Heading4"/>
      </w:pPr>
      <w:r>
        <w:rPr>
          <w:noProof/>
        </w:rPr>
        <w:drawing>
          <wp:anchor distT="0" distB="0" distL="114300" distR="114300" simplePos="0" relativeHeight="251723776" behindDoc="0" locked="0" layoutInCell="1" allowOverlap="1" wp14:anchorId="486A37D9" wp14:editId="2DED5181">
            <wp:simplePos x="0" y="0"/>
            <wp:positionH relativeFrom="column">
              <wp:posOffset>3343910</wp:posOffset>
            </wp:positionH>
            <wp:positionV relativeFrom="page">
              <wp:posOffset>1524635</wp:posOffset>
            </wp:positionV>
            <wp:extent cx="2503170" cy="2835275"/>
            <wp:effectExtent l="0" t="0" r="0" b="3175"/>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val="0"/>
                        </a:ext>
                      </a:extLst>
                    </a:blip>
                    <a:stretch>
                      <a:fillRect/>
                    </a:stretch>
                  </pic:blipFill>
                  <pic:spPr>
                    <a:xfrm>
                      <a:off x="0" y="0"/>
                      <a:ext cx="2503170" cy="2835275"/>
                    </a:xfrm>
                    <a:prstGeom prst="rect">
                      <a:avLst/>
                    </a:prstGeom>
                  </pic:spPr>
                </pic:pic>
              </a:graphicData>
            </a:graphic>
            <wp14:sizeRelH relativeFrom="page">
              <wp14:pctWidth>0</wp14:pctWidth>
            </wp14:sizeRelH>
            <wp14:sizeRelV relativeFrom="page">
              <wp14:pctHeight>0</wp14:pctHeight>
            </wp14:sizeRelV>
          </wp:anchor>
        </w:drawing>
      </w:r>
      <w:r w:rsidR="00970799">
        <w:t>Underneath your description choose the</w:t>
      </w:r>
      <w:r>
        <w:t xml:space="preserve"> “</w:t>
      </w:r>
      <w:r w:rsidRPr="00731364">
        <w:rPr>
          <w:b/>
        </w:rPr>
        <w:t>Activity Chooser</w:t>
      </w:r>
      <w:r>
        <w:rPr>
          <w:b/>
        </w:rPr>
        <w:t>”</w:t>
      </w:r>
      <w:r>
        <w:t xml:space="preserve"> or </w:t>
      </w:r>
      <w:r w:rsidR="00970799">
        <w:t>“</w:t>
      </w:r>
      <w:r w:rsidR="00970799">
        <w:rPr>
          <w:b/>
        </w:rPr>
        <w:t>Add a resource</w:t>
      </w:r>
      <w:r w:rsidR="00970799">
        <w:t>” dropdown list and select “</w:t>
      </w:r>
      <w:r w:rsidR="009E56D9">
        <w:rPr>
          <w:b/>
        </w:rPr>
        <w:t>URL</w:t>
      </w:r>
      <w:r w:rsidR="00970799">
        <w:rPr>
          <w:b/>
        </w:rPr>
        <w:t>.</w:t>
      </w:r>
      <w:r w:rsidR="00970799">
        <w:t>”</w:t>
      </w:r>
    </w:p>
    <w:p w:rsidR="00970799" w:rsidRDefault="00970799" w:rsidP="002F17B7">
      <w:pPr>
        <w:pStyle w:val="Heading4"/>
      </w:pPr>
    </w:p>
    <w:p w:rsidR="00731364" w:rsidRDefault="00731364" w:rsidP="002F17B7">
      <w:pPr>
        <w:pStyle w:val="Heading4"/>
      </w:pPr>
      <w:r>
        <w:rPr>
          <w:noProof/>
        </w:rPr>
        <w:drawing>
          <wp:anchor distT="0" distB="0" distL="114300" distR="114300" simplePos="0" relativeHeight="251724800" behindDoc="0" locked="0" layoutInCell="1" allowOverlap="1" wp14:anchorId="045C9B42" wp14:editId="6FBCDAD6">
            <wp:simplePos x="0" y="0"/>
            <wp:positionH relativeFrom="column">
              <wp:posOffset>1015365</wp:posOffset>
            </wp:positionH>
            <wp:positionV relativeFrom="page">
              <wp:posOffset>2106930</wp:posOffset>
            </wp:positionV>
            <wp:extent cx="1878330" cy="1478915"/>
            <wp:effectExtent l="19050" t="19050" r="26670" b="26035"/>
            <wp:wrapSquare wrapText="bothSides"/>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1878330" cy="147891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731364" w:rsidRDefault="00731364" w:rsidP="002F17B7">
      <w:pPr>
        <w:pStyle w:val="Heading4"/>
      </w:pPr>
    </w:p>
    <w:p w:rsidR="009E56D9" w:rsidRDefault="009E56D9" w:rsidP="002F17B7">
      <w:pPr>
        <w:pStyle w:val="Heading4"/>
      </w:pPr>
      <w:r>
        <w:t xml:space="preserve">The “Adding a new URL” page opens. It requires that you name the URL, type a description, and type or choose the link. </w:t>
      </w:r>
    </w:p>
    <w:p w:rsidR="00036B87" w:rsidRPr="00036B87" w:rsidRDefault="00970799" w:rsidP="002F17B7">
      <w:pPr>
        <w:pStyle w:val="Heading4"/>
        <w:rPr>
          <w:color w:val="0000FF"/>
          <w:u w:val="single"/>
        </w:rPr>
      </w:pPr>
      <w:r>
        <w:t xml:space="preserve">After providing a name and </w:t>
      </w:r>
      <w:r w:rsidR="009E56D9">
        <w:t>description</w:t>
      </w:r>
      <w:r>
        <w:t xml:space="preserve"> of the </w:t>
      </w:r>
      <w:r w:rsidR="009E56D9">
        <w:t>resource</w:t>
      </w:r>
      <w:r>
        <w:t>,</w:t>
      </w:r>
      <w:r w:rsidR="00036B87">
        <w:t xml:space="preserve"> t</w:t>
      </w:r>
      <w:r>
        <w:t xml:space="preserve">ype in the URL for the </w:t>
      </w:r>
      <w:r w:rsidR="00B35B23">
        <w:t>Web</w:t>
      </w:r>
      <w:r>
        <w:t xml:space="preserve"> page you wish students to visit. For example: </w:t>
      </w:r>
      <w:hyperlink r:id="rId116" w:history="1">
        <w:r w:rsidRPr="00036B87">
          <w:rPr>
            <w:rStyle w:val="Hyperlink"/>
          </w:rPr>
          <w:t>http://www.otan.us</w:t>
        </w:r>
      </w:hyperlink>
      <w:r w:rsidR="00036B87">
        <w:t xml:space="preserve">.  </w:t>
      </w:r>
    </w:p>
    <w:p w:rsidR="00970799" w:rsidRDefault="009E56D9" w:rsidP="002F17B7">
      <w:pPr>
        <w:pStyle w:val="Heading4"/>
      </w:pPr>
      <w:r>
        <w:t>In</w:t>
      </w:r>
      <w:r w:rsidR="00970799">
        <w:t xml:space="preserve"> the </w:t>
      </w:r>
      <w:r>
        <w:t xml:space="preserve">Options </w:t>
      </w:r>
      <w:r w:rsidR="00970799">
        <w:t>section</w:t>
      </w:r>
      <w:r>
        <w:t xml:space="preserve">, </w:t>
      </w:r>
      <w:r w:rsidR="00970799">
        <w:t xml:space="preserve">it is suggested </w:t>
      </w:r>
      <w:r>
        <w:t>you</w:t>
      </w:r>
      <w:r w:rsidR="00970799">
        <w:t xml:space="preserve"> </w:t>
      </w:r>
      <w:r>
        <w:t xml:space="preserve">choose display to “In pop-up” </w:t>
      </w:r>
      <w:r w:rsidR="00970799">
        <w:t xml:space="preserve">in order to keep your Moodle course open, but allow students to explore your new </w:t>
      </w:r>
      <w:r w:rsidR="00B35B23">
        <w:t>Web</w:t>
      </w:r>
      <w:r w:rsidR="00970799">
        <w:t xml:space="preserve"> site at the same time. When they close the new </w:t>
      </w:r>
      <w:r w:rsidR="00B35B23">
        <w:t>Web</w:t>
      </w:r>
      <w:r w:rsidR="00970799">
        <w:t xml:space="preserve"> site </w:t>
      </w:r>
      <w:r>
        <w:t>pop-up</w:t>
      </w:r>
      <w:r w:rsidR="00970799">
        <w:t>, the</w:t>
      </w:r>
      <w:r w:rsidR="002F6892">
        <w:t xml:space="preserve"> </w:t>
      </w:r>
      <w:r w:rsidR="00970799">
        <w:t xml:space="preserve">Moodle course </w:t>
      </w:r>
      <w:r w:rsidR="002F6892">
        <w:t xml:space="preserve">will remain </w:t>
      </w:r>
      <w:r w:rsidR="00970799">
        <w:t xml:space="preserve">open. </w:t>
      </w:r>
    </w:p>
    <w:p w:rsidR="00CF16FF" w:rsidRDefault="00B35B23" w:rsidP="00D51C84">
      <w:pPr>
        <w:pStyle w:val="Heading2"/>
      </w:pPr>
      <w:bookmarkStart w:id="21" w:name="_Toc349569517"/>
      <w:r>
        <w:t>Exercise #</w:t>
      </w:r>
      <w:r w:rsidR="005170B2">
        <w:t>5</w:t>
      </w:r>
      <w:r>
        <w:t>: Adding Blocks to Y</w:t>
      </w:r>
      <w:r w:rsidR="00CF16FF">
        <w:t>our Course</w:t>
      </w:r>
      <w:bookmarkEnd w:id="21"/>
    </w:p>
    <w:p w:rsidR="002F6892" w:rsidRDefault="00542476" w:rsidP="002F17B7">
      <w:pPr>
        <w:pStyle w:val="Heading4"/>
      </w:pPr>
      <w:r>
        <w:t>A</w:t>
      </w:r>
      <w:r w:rsidR="00CF16FF">
        <w:t xml:space="preserve">dding </w:t>
      </w:r>
      <w:r>
        <w:t xml:space="preserve">blocks to your course allows you to provide additional information and activities for </w:t>
      </w:r>
      <w:r w:rsidR="002F6892">
        <w:t xml:space="preserve">your students. For example, an </w:t>
      </w:r>
      <w:r>
        <w:t xml:space="preserve">HTML block can be formatted to contain virtually anything you like, or you can add a block that would show </w:t>
      </w:r>
      <w:r w:rsidR="00D37610">
        <w:t>a news feed from your</w:t>
      </w:r>
      <w:r w:rsidR="003C6375">
        <w:t xml:space="preserve"> favorite site, or you can even offer a loan calculator.</w:t>
      </w:r>
      <w:r>
        <w:t xml:space="preserve"> </w:t>
      </w:r>
    </w:p>
    <w:p w:rsidR="00CF16FF" w:rsidRDefault="003C6375" w:rsidP="002F17B7">
      <w:pPr>
        <w:pStyle w:val="Heading4"/>
      </w:pPr>
      <w:r>
        <w:t>Communication is a key component in successful online teaching and learning</w:t>
      </w:r>
      <w:r w:rsidR="002F6892">
        <w:t>,</w:t>
      </w:r>
      <w:r>
        <w:t xml:space="preserve"> so it is critical to p</w:t>
      </w:r>
      <w:r w:rsidR="00542476">
        <w:t>rovide contact</w:t>
      </w:r>
      <w:r>
        <w:t xml:space="preserve"> information for your students. In this exercise </w:t>
      </w:r>
      <w:r w:rsidR="00C54622">
        <w:t xml:space="preserve">you </w:t>
      </w:r>
      <w:r>
        <w:t xml:space="preserve">will add an HTML block where you will provide the information your students need to be able to reach you </w:t>
      </w:r>
      <w:r w:rsidR="002F6892">
        <w:t>when they have questions or need help.</w:t>
      </w:r>
      <w:r>
        <w:t xml:space="preserve"> </w:t>
      </w:r>
    </w:p>
    <w:p w:rsidR="003C6375" w:rsidRDefault="00A4069C" w:rsidP="002F17B7">
      <w:pPr>
        <w:pStyle w:val="Heading4"/>
      </w:pPr>
      <w:r>
        <w:t xml:space="preserve">First, turn editing on. </w:t>
      </w:r>
    </w:p>
    <w:p w:rsidR="002F6892" w:rsidRDefault="002F6892" w:rsidP="002F17B7">
      <w:pPr>
        <w:pStyle w:val="Heading4"/>
      </w:pPr>
      <w:r>
        <w:t xml:space="preserve">Next, find the “Blocks” block, which is usually on </w:t>
      </w:r>
      <w:r w:rsidR="00A4069C">
        <w:t xml:space="preserve">the right side of your course. </w:t>
      </w:r>
    </w:p>
    <w:p w:rsidR="00A4069C" w:rsidRDefault="009E56D9" w:rsidP="002F17B7">
      <w:pPr>
        <w:pStyle w:val="Heading4"/>
      </w:pPr>
      <w:r w:rsidRPr="009E56D9">
        <w:rPr>
          <w:noProof/>
        </w:rPr>
        <w:t xml:space="preserve"> </w:t>
      </w:r>
      <w:r>
        <w:rPr>
          <w:noProof/>
        </w:rPr>
        <w:drawing>
          <wp:inline distT="0" distB="0" distL="0" distR="0" wp14:anchorId="3B2435DC" wp14:editId="773304F9">
            <wp:extent cx="1550505" cy="714278"/>
            <wp:effectExtent l="19050" t="19050" r="12065" b="1016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1553936" cy="715859"/>
                    </a:xfrm>
                    <a:prstGeom prst="rect">
                      <a:avLst/>
                    </a:prstGeom>
                    <a:ln>
                      <a:solidFill>
                        <a:schemeClr val="accent1"/>
                      </a:solidFill>
                    </a:ln>
                  </pic:spPr>
                </pic:pic>
              </a:graphicData>
            </a:graphic>
          </wp:inline>
        </w:drawing>
      </w:r>
    </w:p>
    <w:p w:rsidR="00A4069C" w:rsidRDefault="00155655" w:rsidP="002F17B7">
      <w:pPr>
        <w:pStyle w:val="Heading4"/>
      </w:pPr>
      <w:r>
        <w:lastRenderedPageBreak/>
        <w:t xml:space="preserve">Select </w:t>
      </w:r>
      <w:r w:rsidR="00A4069C">
        <w:t>t</w:t>
      </w:r>
      <w:r w:rsidR="00036B87">
        <w:t>he down arrow and select “HTML</w:t>
      </w:r>
      <w:r w:rsidR="00BC306C">
        <w:t>.</w:t>
      </w:r>
      <w:r w:rsidR="00036B87">
        <w:t>”</w:t>
      </w:r>
      <w:r w:rsidR="00C32064">
        <w:t xml:space="preserve"> Notice the various block options that you may add later. Any block that you add, may</w:t>
      </w:r>
      <w:r w:rsidR="0060629E">
        <w:t xml:space="preserve"> be</w:t>
      </w:r>
      <w:r w:rsidR="00C32064">
        <w:t xml:space="preserve"> delete</w:t>
      </w:r>
      <w:r w:rsidR="0060629E">
        <w:t>d</w:t>
      </w:r>
      <w:r w:rsidR="00C32064">
        <w:t xml:space="preserve"> if you change your mind.</w:t>
      </w:r>
    </w:p>
    <w:p w:rsidR="009B3C32" w:rsidRDefault="009E56D9" w:rsidP="002F17B7">
      <w:pPr>
        <w:pStyle w:val="Heading4"/>
      </w:pPr>
      <w:r w:rsidRPr="009E56D9">
        <w:rPr>
          <w:noProof/>
        </w:rPr>
        <w:t xml:space="preserve"> </w:t>
      </w:r>
      <w:r>
        <w:rPr>
          <w:noProof/>
        </w:rPr>
        <w:drawing>
          <wp:inline distT="0" distB="0" distL="0" distR="0" wp14:anchorId="7B52AC4E" wp14:editId="2DA92319">
            <wp:extent cx="1534602" cy="3655786"/>
            <wp:effectExtent l="19050" t="19050" r="27940" b="2095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1534602" cy="3655786"/>
                    </a:xfrm>
                    <a:prstGeom prst="rect">
                      <a:avLst/>
                    </a:prstGeom>
                    <a:ln>
                      <a:solidFill>
                        <a:schemeClr val="accent1"/>
                      </a:solidFill>
                    </a:ln>
                  </pic:spPr>
                </pic:pic>
              </a:graphicData>
            </a:graphic>
          </wp:inline>
        </w:drawing>
      </w:r>
    </w:p>
    <w:p w:rsidR="00A4069C" w:rsidRDefault="00A4069C" w:rsidP="002F17B7">
      <w:pPr>
        <w:pStyle w:val="Heading4"/>
      </w:pPr>
      <w:r>
        <w:t xml:space="preserve">Find the “new HTML block” that appears </w:t>
      </w:r>
      <w:r w:rsidR="009E56D9">
        <w:t>in</w:t>
      </w:r>
      <w:r>
        <w:t xml:space="preserve"> the </w:t>
      </w:r>
      <w:r w:rsidR="009E56D9">
        <w:t xml:space="preserve">right column </w:t>
      </w:r>
      <w:r>
        <w:t>of your course</w:t>
      </w:r>
      <w:r w:rsidR="009B3C32">
        <w:t>.</w:t>
      </w:r>
    </w:p>
    <w:p w:rsidR="00C32064" w:rsidRDefault="009E56D9" w:rsidP="002F17B7">
      <w:pPr>
        <w:pStyle w:val="Heading4"/>
      </w:pPr>
      <w:r w:rsidRPr="009E56D9">
        <w:rPr>
          <w:noProof/>
        </w:rPr>
        <w:t xml:space="preserve"> </w:t>
      </w:r>
      <w:r>
        <w:rPr>
          <w:noProof/>
        </w:rPr>
        <w:drawing>
          <wp:inline distT="0" distB="0" distL="0" distR="0" wp14:anchorId="4CB44C2D" wp14:editId="3BDB28E0">
            <wp:extent cx="2138901" cy="581907"/>
            <wp:effectExtent l="19050" t="19050" r="13970" b="2794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137539" cy="581537"/>
                    </a:xfrm>
                    <a:prstGeom prst="rect">
                      <a:avLst/>
                    </a:prstGeom>
                    <a:ln>
                      <a:solidFill>
                        <a:schemeClr val="accent1"/>
                      </a:solidFill>
                    </a:ln>
                  </pic:spPr>
                </pic:pic>
              </a:graphicData>
            </a:graphic>
          </wp:inline>
        </w:drawing>
      </w:r>
    </w:p>
    <w:p w:rsidR="00A4069C" w:rsidRDefault="007E5174" w:rsidP="002F17B7">
      <w:pPr>
        <w:pStyle w:val="Heading4"/>
      </w:pPr>
      <w:r>
        <w:t>Select</w:t>
      </w:r>
      <w:r w:rsidR="00A4069C">
        <w:t xml:space="preserve"> the “configuration” icon which looks like a small </w:t>
      </w:r>
      <w:r w:rsidR="002C7B0A">
        <w:t>hand holding</w:t>
      </w:r>
      <w:r w:rsidR="00A4069C">
        <w:t xml:space="preserve"> a pencil.</w:t>
      </w:r>
    </w:p>
    <w:p w:rsidR="009B3C32" w:rsidRDefault="009E56D9" w:rsidP="002F17B7">
      <w:pPr>
        <w:pStyle w:val="Heading4"/>
      </w:pPr>
      <w:r>
        <w:rPr>
          <w:noProof/>
        </w:rPr>
        <w:drawing>
          <wp:inline distT="0" distB="0" distL="0" distR="0" wp14:anchorId="61BBDAA3" wp14:editId="7EBF8111">
            <wp:extent cx="2043486" cy="738339"/>
            <wp:effectExtent l="19050" t="19050" r="13970" b="2413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044658" cy="738762"/>
                    </a:xfrm>
                    <a:prstGeom prst="rect">
                      <a:avLst/>
                    </a:prstGeom>
                    <a:ln>
                      <a:solidFill>
                        <a:schemeClr val="accent1"/>
                      </a:solidFill>
                    </a:ln>
                  </pic:spPr>
                </pic:pic>
              </a:graphicData>
            </a:graphic>
          </wp:inline>
        </w:drawing>
      </w:r>
    </w:p>
    <w:p w:rsidR="00334EFB" w:rsidRDefault="00334EFB">
      <w:pPr>
        <w:spacing w:before="0" w:beforeAutospacing="0" w:after="0" w:afterAutospacing="0"/>
        <w:jc w:val="left"/>
        <w:rPr>
          <w:rFonts w:cs="Arial"/>
          <w:szCs w:val="20"/>
        </w:rPr>
      </w:pPr>
      <w:r>
        <w:br w:type="page"/>
      </w:r>
    </w:p>
    <w:p w:rsidR="00C32064" w:rsidRDefault="00A4069C" w:rsidP="002F17B7">
      <w:pPr>
        <w:pStyle w:val="Heading4"/>
      </w:pPr>
      <w:r>
        <w:lastRenderedPageBreak/>
        <w:t xml:space="preserve">A new page opens. </w:t>
      </w:r>
    </w:p>
    <w:p w:rsidR="00A4069C" w:rsidRDefault="009E56D9" w:rsidP="002F17B7">
      <w:pPr>
        <w:pStyle w:val="Heading4"/>
      </w:pPr>
      <w:r>
        <w:rPr>
          <w:noProof/>
        </w:rPr>
        <w:drawing>
          <wp:inline distT="0" distB="0" distL="0" distR="0" wp14:anchorId="13C771EC" wp14:editId="656A313D">
            <wp:extent cx="3961985" cy="3506525"/>
            <wp:effectExtent l="19050" t="19050" r="19685" b="1778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938656" cy="3485878"/>
                    </a:xfrm>
                    <a:prstGeom prst="rect">
                      <a:avLst/>
                    </a:prstGeom>
                    <a:ln>
                      <a:solidFill>
                        <a:schemeClr val="accent1"/>
                      </a:solidFill>
                    </a:ln>
                  </pic:spPr>
                </pic:pic>
              </a:graphicData>
            </a:graphic>
          </wp:inline>
        </w:drawing>
      </w:r>
    </w:p>
    <w:p w:rsidR="009B3C32" w:rsidRDefault="00A4069C" w:rsidP="002F17B7">
      <w:pPr>
        <w:pStyle w:val="Heading4"/>
      </w:pPr>
      <w:r>
        <w:t>After you have saved your changes, take a look at your</w:t>
      </w:r>
      <w:r w:rsidR="00BC306C">
        <w:t xml:space="preserve"> new</w:t>
      </w:r>
      <w:r>
        <w:t xml:space="preserve"> HTML block</w:t>
      </w:r>
      <w:r w:rsidR="00BC306C">
        <w:t>.</w:t>
      </w:r>
      <w:r>
        <w:t xml:space="preserve"> You can edit the block </w:t>
      </w:r>
      <w:r w:rsidR="00BC306C">
        <w:t>b</w:t>
      </w:r>
      <w:r w:rsidR="00FF3AAF">
        <w:t xml:space="preserve">y </w:t>
      </w:r>
      <w:r w:rsidR="007E5174">
        <w:t>selecting</w:t>
      </w:r>
      <w:r w:rsidR="00FF3AAF">
        <w:t xml:space="preserve"> the ‘Configuration’ </w:t>
      </w:r>
      <w:r w:rsidR="00BC306C">
        <w:t>icon</w:t>
      </w:r>
      <w:r>
        <w:t>.</w:t>
      </w:r>
      <w:r w:rsidR="009E56D9" w:rsidRPr="009E56D9">
        <w:t xml:space="preserve"> </w:t>
      </w:r>
    </w:p>
    <w:p w:rsidR="00A4069C" w:rsidRDefault="002F17B7" w:rsidP="002F17B7">
      <w:pPr>
        <w:pStyle w:val="Heading4"/>
      </w:pPr>
      <w:r>
        <w:rPr>
          <w:noProof/>
        </w:rPr>
        <w:drawing>
          <wp:inline distT="0" distB="0" distL="0" distR="0" wp14:anchorId="35EFEE71" wp14:editId="509B3380">
            <wp:extent cx="2353585" cy="2488758"/>
            <wp:effectExtent l="19050" t="19050" r="27940" b="26035"/>
            <wp:docPr id="183" name="Picture 183" descr="C:\Users\broy\AppData\Local\Temp\SNAGHTML16aed6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oy\AppData\Local\Temp\SNAGHTML16aed629.PNG"/>
                    <pic:cNvPicPr>
                      <a:picLocks noChangeAspect="1" noChangeArrowheads="1"/>
                    </pic:cNvPicPr>
                  </pic:nvPicPr>
                  <pic:blipFill rotWithShape="1">
                    <a:blip r:embed="rId122">
                      <a:extLst>
                        <a:ext uri="{28A0092B-C50C-407E-A947-70E740481C1C}">
                          <a14:useLocalDpi xmlns:a14="http://schemas.microsoft.com/office/drawing/2010/main" val="0"/>
                        </a:ext>
                      </a:extLst>
                    </a:blip>
                    <a:srcRect r="63208" b="56039"/>
                    <a:stretch/>
                  </pic:blipFill>
                  <pic:spPr bwMode="auto">
                    <a:xfrm>
                      <a:off x="0" y="0"/>
                      <a:ext cx="2354988" cy="2490241"/>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FF3AAF" w:rsidRDefault="00FF3AAF" w:rsidP="002F17B7">
      <w:pPr>
        <w:pStyle w:val="Heading4"/>
      </w:pPr>
      <w:r>
        <w:t>You now have your own HTML block with important information for your stude</w:t>
      </w:r>
      <w:r w:rsidR="007E5174">
        <w:t>nts!</w:t>
      </w:r>
      <w:r>
        <w:t xml:space="preserve"> </w:t>
      </w:r>
    </w:p>
    <w:p w:rsidR="00AB029F" w:rsidRDefault="00AB029F" w:rsidP="002F17B7">
      <w:pPr>
        <w:pStyle w:val="Heading4"/>
      </w:pPr>
    </w:p>
    <w:p w:rsidR="00AB029F" w:rsidRDefault="00AB029F" w:rsidP="002F17B7">
      <w:pPr>
        <w:pStyle w:val="Heading4"/>
      </w:pPr>
      <w:r>
        <w:t xml:space="preserve">You can drag </w:t>
      </w:r>
      <w:r w:rsidR="005500F2">
        <w:t xml:space="preserve">and drop </w:t>
      </w:r>
      <w:r>
        <w:t>your block to your preferred location or go in</w:t>
      </w:r>
      <w:r w:rsidR="005500F2">
        <w:t>to the block settings using the configuration icon and use the ‘Where this block appears’ options.</w:t>
      </w:r>
    </w:p>
    <w:p w:rsidR="00334EFB" w:rsidRDefault="00334EFB">
      <w:pPr>
        <w:spacing w:before="0" w:beforeAutospacing="0" w:after="0" w:afterAutospacing="0"/>
        <w:jc w:val="left"/>
        <w:rPr>
          <w:rFonts w:cs="Arial"/>
          <w:b/>
          <w:i/>
          <w:iCs/>
          <w:szCs w:val="28"/>
        </w:rPr>
      </w:pPr>
      <w:r>
        <w:br w:type="page"/>
      </w:r>
    </w:p>
    <w:p w:rsidR="00334EFB" w:rsidRDefault="00334EFB" w:rsidP="00D51C84">
      <w:pPr>
        <w:pStyle w:val="Heading2"/>
      </w:pPr>
      <w:bookmarkStart w:id="22" w:name="_Toc220808618"/>
      <w:bookmarkStart w:id="23" w:name="_Toc349569518"/>
      <w:r>
        <w:lastRenderedPageBreak/>
        <w:t>Exercise #6 Create an Assignment</w:t>
      </w:r>
      <w:bookmarkEnd w:id="23"/>
    </w:p>
    <w:p w:rsidR="00334EFB" w:rsidRDefault="00624113" w:rsidP="00624113">
      <w:pPr>
        <w:pStyle w:val="Heading4"/>
      </w:pPr>
      <w:r>
        <w:t xml:space="preserve">The Assignment activity allows teachers to collect work from students, grade and review it and provide feedback. Students can submit any digital content (files). Word processing files, spreadsheets, images, audio files even video clips. Teachers have the choice of asking students to provide files (upload files), write directly into the Moodle assignment (online text) and even set up an offline activity. All the options are chosen in the </w:t>
      </w:r>
      <w:r>
        <w:rPr>
          <w:i/>
        </w:rPr>
        <w:t>assignment settings.</w:t>
      </w:r>
      <w:r>
        <w:t xml:space="preserve"> </w:t>
      </w:r>
    </w:p>
    <w:p w:rsidR="00624113" w:rsidRDefault="00624113" w:rsidP="00624113">
      <w:pPr>
        <w:pStyle w:val="Heading4"/>
      </w:pPr>
      <w:r>
        <w:t>From your course homepage in topic/week 3, find the “Add an activity or resource” drop down list and select “Assignment” from the Activities list.</w:t>
      </w:r>
    </w:p>
    <w:p w:rsidR="007C6812" w:rsidRDefault="007C6812" w:rsidP="00624113">
      <w:pPr>
        <w:pStyle w:val="Heading4"/>
      </w:pPr>
      <w:r>
        <w:rPr>
          <w:noProof/>
        </w:rPr>
        <w:drawing>
          <wp:inline distT="0" distB="0" distL="0" distR="0" wp14:anchorId="4A032AEE" wp14:editId="76A636F6">
            <wp:extent cx="5142857" cy="1895238"/>
            <wp:effectExtent l="0" t="0" r="127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142857" cy="1895238"/>
                    </a:xfrm>
                    <a:prstGeom prst="rect">
                      <a:avLst/>
                    </a:prstGeom>
                  </pic:spPr>
                </pic:pic>
              </a:graphicData>
            </a:graphic>
          </wp:inline>
        </w:drawing>
      </w:r>
    </w:p>
    <w:p w:rsidR="007C6812" w:rsidRDefault="007C6812" w:rsidP="00624113">
      <w:pPr>
        <w:pStyle w:val="Heading4"/>
      </w:pPr>
      <w:r>
        <w:t>A page titled “Adding a new Assignment …” opens. This is where you provide general information, assignment settings, submission settings, feedback and more. Please note the assignment activity works well without any changes – but it is wise to look over all your options!</w:t>
      </w:r>
    </w:p>
    <w:p w:rsidR="007C6812" w:rsidRDefault="007C6812" w:rsidP="00624113">
      <w:pPr>
        <w:pStyle w:val="Heading4"/>
      </w:pPr>
      <w:r>
        <w:rPr>
          <w:noProof/>
        </w:rPr>
        <w:drawing>
          <wp:inline distT="0" distB="0" distL="0" distR="0" wp14:anchorId="378D7A82" wp14:editId="583A185E">
            <wp:extent cx="5943600" cy="273050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943600" cy="2730500"/>
                    </a:xfrm>
                    <a:prstGeom prst="rect">
                      <a:avLst/>
                    </a:prstGeom>
                  </pic:spPr>
                </pic:pic>
              </a:graphicData>
            </a:graphic>
          </wp:inline>
        </w:drawing>
      </w:r>
    </w:p>
    <w:p w:rsidR="007C6812" w:rsidRDefault="007C6812" w:rsidP="00624113">
      <w:pPr>
        <w:pStyle w:val="Heading4"/>
      </w:pPr>
      <w:r>
        <w:t xml:space="preserve">Look at the Assignment Settings. For any item you need help with, but sure to click the Help button (small circle with a question mark inside) as this will give you a brief description of that item. </w:t>
      </w:r>
    </w:p>
    <w:p w:rsidR="007C6812" w:rsidRDefault="007C6812" w:rsidP="00624113">
      <w:pPr>
        <w:pStyle w:val="Heading4"/>
      </w:pPr>
      <w:r>
        <w:lastRenderedPageBreak/>
        <w:t xml:space="preserve">Under “Submission Settings” you can make a choice whether students write their material online or not. Change the “Online text” setting to “yes” and “File submissions” to “No.” We want students to write online, and they cannot upload files. </w:t>
      </w:r>
    </w:p>
    <w:p w:rsidR="009F370F" w:rsidRDefault="009F370F" w:rsidP="00624113">
      <w:pPr>
        <w:pStyle w:val="Heading4"/>
      </w:pPr>
      <w:r>
        <w:rPr>
          <w:noProof/>
        </w:rPr>
        <w:drawing>
          <wp:inline distT="0" distB="0" distL="0" distR="0" wp14:anchorId="1F6ACFE2" wp14:editId="5FB5C7DF">
            <wp:extent cx="5361905" cy="1952381"/>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361905" cy="1952381"/>
                    </a:xfrm>
                    <a:prstGeom prst="rect">
                      <a:avLst/>
                    </a:prstGeom>
                  </pic:spPr>
                </pic:pic>
              </a:graphicData>
            </a:graphic>
          </wp:inline>
        </w:drawing>
      </w:r>
    </w:p>
    <w:p w:rsidR="009F370F" w:rsidRDefault="009F370F" w:rsidP="00624113">
      <w:pPr>
        <w:pStyle w:val="Heading4"/>
      </w:pPr>
      <w:r>
        <w:t xml:space="preserve">For online writing assignments usually teachers want to provide written feedback of some kind. Scroll down to “Feedback settings” and be sure to set it to “Yes.” </w:t>
      </w:r>
    </w:p>
    <w:p w:rsidR="009F370F" w:rsidRDefault="009F370F" w:rsidP="00624113">
      <w:pPr>
        <w:pStyle w:val="Heading4"/>
      </w:pPr>
      <w:r>
        <w:rPr>
          <w:noProof/>
        </w:rPr>
        <w:drawing>
          <wp:inline distT="0" distB="0" distL="0" distR="0" wp14:anchorId="130AF2B4" wp14:editId="752A743F">
            <wp:extent cx="5943600" cy="103568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035685"/>
                    </a:xfrm>
                    <a:prstGeom prst="rect">
                      <a:avLst/>
                    </a:prstGeom>
                  </pic:spPr>
                </pic:pic>
              </a:graphicData>
            </a:graphic>
          </wp:inline>
        </w:drawing>
      </w:r>
    </w:p>
    <w:p w:rsidR="009F370F" w:rsidRDefault="009F370F" w:rsidP="00624113">
      <w:pPr>
        <w:pStyle w:val="Heading4"/>
      </w:pPr>
      <w:r>
        <w:t xml:space="preserve">Other options for grading, and groups should be selected if applicable. You can always come back and edit your assignment to make any changes you need. Moodle also allows you to control when students have access to the assignment as well as provide students to mark their work as complete. Below are some suggestions for restricting access. Allow access from/to dates determine when students can access the activity via a link on the course page. </w:t>
      </w:r>
    </w:p>
    <w:p w:rsidR="009F370F" w:rsidRDefault="009F370F" w:rsidP="00624113">
      <w:pPr>
        <w:pStyle w:val="Heading4"/>
      </w:pPr>
      <w:r>
        <w:rPr>
          <w:noProof/>
        </w:rPr>
        <w:drawing>
          <wp:inline distT="0" distB="0" distL="0" distR="0" wp14:anchorId="0A91D87F" wp14:editId="18C42039">
            <wp:extent cx="6357343" cy="1518699"/>
            <wp:effectExtent l="0" t="0" r="5715" b="571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6353094" cy="1517684"/>
                    </a:xfrm>
                    <a:prstGeom prst="rect">
                      <a:avLst/>
                    </a:prstGeom>
                  </pic:spPr>
                </pic:pic>
              </a:graphicData>
            </a:graphic>
          </wp:inline>
        </w:drawing>
      </w:r>
    </w:p>
    <w:p w:rsidR="000C2E07" w:rsidRDefault="000C2E07" w:rsidP="00624113">
      <w:pPr>
        <w:pStyle w:val="Heading4"/>
      </w:pPr>
      <w:r>
        <w:t>The last item is Activity Completion. This is a function that must be enabled at the course level (under settings&gt; edit). You can set up a single or multiple conditions for the activity to</w:t>
      </w:r>
      <w:r w:rsidR="002C7B0A">
        <w:t xml:space="preserve"> be</w:t>
      </w:r>
      <w:r>
        <w:t xml:space="preserve"> marked as “complete” or you can allow the student to mark it themselves. </w:t>
      </w:r>
    </w:p>
    <w:p w:rsidR="000C2E07" w:rsidRDefault="000C2E07" w:rsidP="00624113">
      <w:pPr>
        <w:pStyle w:val="Heading4"/>
      </w:pPr>
      <w:r>
        <w:rPr>
          <w:noProof/>
        </w:rPr>
        <w:lastRenderedPageBreak/>
        <w:drawing>
          <wp:inline distT="0" distB="0" distL="0" distR="0" wp14:anchorId="7C69555D" wp14:editId="1FE61DE8">
            <wp:extent cx="5943600" cy="1196340"/>
            <wp:effectExtent l="0" t="0" r="0" b="381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943600" cy="1196340"/>
                    </a:xfrm>
                    <a:prstGeom prst="rect">
                      <a:avLst/>
                    </a:prstGeom>
                  </pic:spPr>
                </pic:pic>
              </a:graphicData>
            </a:graphic>
          </wp:inline>
        </w:drawing>
      </w:r>
    </w:p>
    <w:p w:rsidR="000C2E07" w:rsidRDefault="000C2E07" w:rsidP="00624113">
      <w:pPr>
        <w:pStyle w:val="Heading4"/>
      </w:pPr>
      <w:r>
        <w:t xml:space="preserve">Once you have chosen the options for your assignment, be sure to select “Save and return to course.” Once back at the home page, change your role to “student” and view your assignment. </w:t>
      </w:r>
    </w:p>
    <w:p w:rsidR="00160160" w:rsidRDefault="00160160" w:rsidP="00624113">
      <w:pPr>
        <w:pStyle w:val="Heading4"/>
      </w:pPr>
      <w:r>
        <w:rPr>
          <w:noProof/>
        </w:rPr>
        <w:drawing>
          <wp:inline distT="0" distB="0" distL="0" distR="0" wp14:anchorId="10597772" wp14:editId="0C7F56DE">
            <wp:extent cx="5943600" cy="150939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943600" cy="1509395"/>
                    </a:xfrm>
                    <a:prstGeom prst="rect">
                      <a:avLst/>
                    </a:prstGeom>
                  </pic:spPr>
                </pic:pic>
              </a:graphicData>
            </a:graphic>
          </wp:inline>
        </w:drawing>
      </w:r>
    </w:p>
    <w:p w:rsidR="00160160" w:rsidRDefault="00160160" w:rsidP="00624113">
      <w:pPr>
        <w:pStyle w:val="Heading4"/>
      </w:pPr>
      <w:r>
        <w:t xml:space="preserve">Assignments are very flexible activities. Explore the different settings and ask fellow teachers to test them out. Be sure to explore more about assignments at the Moodle web site: </w:t>
      </w:r>
      <w:hyperlink r:id="rId130" w:history="1">
        <w:r>
          <w:rPr>
            <w:rStyle w:val="Hyperlink"/>
          </w:rPr>
          <w:t>http://docs.moodle.org/23/en/Assignment_module</w:t>
        </w:r>
      </w:hyperlink>
    </w:p>
    <w:p w:rsidR="00160160" w:rsidRPr="00624113" w:rsidRDefault="00160160" w:rsidP="00624113">
      <w:pPr>
        <w:pStyle w:val="Heading4"/>
      </w:pPr>
      <w:r>
        <w:t xml:space="preserve">Continue with the next exercise. </w:t>
      </w:r>
    </w:p>
    <w:p w:rsidR="00970799" w:rsidRDefault="00970799" w:rsidP="00D51C84">
      <w:pPr>
        <w:pStyle w:val="Heading2"/>
      </w:pPr>
      <w:bookmarkStart w:id="24" w:name="_Toc349569519"/>
      <w:r>
        <w:t>Exercise #</w:t>
      </w:r>
      <w:r w:rsidR="005170B2">
        <w:t>7</w:t>
      </w:r>
      <w:r w:rsidRPr="00CA6B5B">
        <w:t xml:space="preserve"> </w:t>
      </w:r>
      <w:r>
        <w:t>Creating and Us</w:t>
      </w:r>
      <w:r w:rsidRPr="00F92CAB">
        <w:t>i</w:t>
      </w:r>
      <w:r>
        <w:t>ng Forums</w:t>
      </w:r>
      <w:bookmarkEnd w:id="22"/>
      <w:bookmarkEnd w:id="24"/>
    </w:p>
    <w:p w:rsidR="00970799" w:rsidRDefault="00970799" w:rsidP="002F17B7">
      <w:pPr>
        <w:pStyle w:val="Heading4"/>
      </w:pPr>
      <w:r>
        <w:t>Forums allow you to create a community of learners through</w:t>
      </w:r>
      <w:r w:rsidR="00BC306C">
        <w:t xml:space="preserve"> an</w:t>
      </w:r>
      <w:r>
        <w:t xml:space="preserve"> exchange of information, peer-to-peer communication, and a developed sense of “belonging” to your course. Each course has a developed “News Forum” as a default resource. However, you can “add” a specific topic-related forum to your course. </w:t>
      </w:r>
    </w:p>
    <w:p w:rsidR="00970799" w:rsidRDefault="00970799" w:rsidP="002F17B7">
      <w:pPr>
        <w:pStyle w:val="Heading4"/>
      </w:pPr>
      <w:r>
        <w:t>From your course homepage</w:t>
      </w:r>
      <w:r w:rsidR="00953FCB">
        <w:t xml:space="preserve"> in topic/week 3</w:t>
      </w:r>
      <w:r>
        <w:t xml:space="preserve">, find the drop down list for “Add an Activity.” </w:t>
      </w:r>
    </w:p>
    <w:p w:rsidR="00970799" w:rsidRDefault="00AB64D1" w:rsidP="002F17B7">
      <w:pPr>
        <w:pStyle w:val="Heading4"/>
      </w:pPr>
      <w:r>
        <w:t>Select</w:t>
      </w:r>
      <w:r w:rsidR="00970799">
        <w:t xml:space="preserve"> “Forum.” </w:t>
      </w:r>
    </w:p>
    <w:p w:rsidR="009B3C32" w:rsidRDefault="00970799" w:rsidP="002F17B7">
      <w:pPr>
        <w:pStyle w:val="Heading4"/>
      </w:pPr>
      <w:r>
        <w:t xml:space="preserve">At the top of the page in the “Forum Name” Text Box, type in </w:t>
      </w:r>
      <w:r>
        <w:rPr>
          <w:b/>
        </w:rPr>
        <w:t>Campus Community Forum</w:t>
      </w:r>
      <w:r>
        <w:t>. Use the “help” buttons if needed.</w:t>
      </w:r>
    </w:p>
    <w:p w:rsidR="00970799" w:rsidRDefault="00953FCB" w:rsidP="002F17B7">
      <w:pPr>
        <w:pStyle w:val="Heading4"/>
      </w:pPr>
      <w:r>
        <w:rPr>
          <w:noProof/>
        </w:rPr>
        <w:lastRenderedPageBreak/>
        <w:drawing>
          <wp:inline distT="0" distB="0" distL="0" distR="0" wp14:anchorId="7149A729" wp14:editId="319ECDDA">
            <wp:extent cx="3129897" cy="2512612"/>
            <wp:effectExtent l="19050" t="19050" r="13970" b="2159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3133598" cy="2515583"/>
                    </a:xfrm>
                    <a:prstGeom prst="rect">
                      <a:avLst/>
                    </a:prstGeom>
                    <a:ln>
                      <a:solidFill>
                        <a:schemeClr val="accent1"/>
                      </a:solidFill>
                    </a:ln>
                  </pic:spPr>
                </pic:pic>
              </a:graphicData>
            </a:graphic>
          </wp:inline>
        </w:drawing>
      </w:r>
    </w:p>
    <w:p w:rsidR="00970799" w:rsidRPr="00B14AB7" w:rsidRDefault="00970799" w:rsidP="002F17B7">
      <w:pPr>
        <w:pStyle w:val="Heading4"/>
        <w:rPr>
          <w:i/>
        </w:rPr>
      </w:pPr>
      <w:r>
        <w:t xml:space="preserve">There are many options for creating a forum. For purposes of this exercise we will leave the rest of the settings at default. </w:t>
      </w:r>
      <w:r w:rsidRPr="00B14AB7">
        <w:rPr>
          <w:i/>
        </w:rPr>
        <w:t xml:space="preserve">(Please note: The help buttons will explain each feature independently.) </w:t>
      </w:r>
    </w:p>
    <w:p w:rsidR="00970799" w:rsidRDefault="00AB64D1" w:rsidP="002F17B7">
      <w:pPr>
        <w:pStyle w:val="Heading4"/>
      </w:pPr>
      <w:r>
        <w:t>Select</w:t>
      </w:r>
      <w:r w:rsidR="00970799">
        <w:t xml:space="preserve"> “Save and </w:t>
      </w:r>
      <w:r w:rsidR="00953FCB">
        <w:t>display</w:t>
      </w:r>
      <w:r w:rsidR="00970799">
        <w:t>” at the bottom of the page.</w:t>
      </w:r>
    </w:p>
    <w:p w:rsidR="00970799" w:rsidRDefault="00970799" w:rsidP="002F17B7">
      <w:pPr>
        <w:pStyle w:val="Heading4"/>
      </w:pPr>
      <w:r>
        <w:t>The page will load to show the new</w:t>
      </w:r>
      <w:r w:rsidR="00953FCB">
        <w:t>ly</w:t>
      </w:r>
      <w:r>
        <w:t xml:space="preserve"> </w:t>
      </w:r>
      <w:r w:rsidR="00953FCB">
        <w:t xml:space="preserve">created </w:t>
      </w:r>
      <w:r>
        <w:t xml:space="preserve">forum, and you should see your description at the top. There will be no discussion questions posted. </w:t>
      </w:r>
    </w:p>
    <w:p w:rsidR="00953FCB" w:rsidRDefault="00953FCB" w:rsidP="002F17B7">
      <w:pPr>
        <w:pStyle w:val="Heading4"/>
      </w:pPr>
      <w:r>
        <w:rPr>
          <w:noProof/>
        </w:rPr>
        <w:drawing>
          <wp:inline distT="0" distB="0" distL="0" distR="0" wp14:anchorId="344BE4B6" wp14:editId="5E91DCA7">
            <wp:extent cx="4063117" cy="1192494"/>
            <wp:effectExtent l="19050" t="19050" r="13970" b="2730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2700" t="10716"/>
                    <a:stretch/>
                  </pic:blipFill>
                  <pic:spPr bwMode="auto">
                    <a:xfrm>
                      <a:off x="0" y="0"/>
                      <a:ext cx="4062262" cy="119224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970799" w:rsidRDefault="00AB64D1" w:rsidP="002F17B7">
      <w:pPr>
        <w:pStyle w:val="Heading4"/>
      </w:pPr>
      <w:r>
        <w:t>Select</w:t>
      </w:r>
      <w:r w:rsidR="00970799">
        <w:t xml:space="preserve"> your course name at the top of the page </w:t>
      </w:r>
      <w:r w:rsidR="00953FCB">
        <w:t xml:space="preserve">or in Navigation </w:t>
      </w:r>
      <w:r w:rsidR="00970799">
        <w:t xml:space="preserve">to return to the home page. </w:t>
      </w:r>
    </w:p>
    <w:p w:rsidR="00970799" w:rsidRDefault="00970799" w:rsidP="002F17B7">
      <w:pPr>
        <w:pStyle w:val="Heading4"/>
      </w:pPr>
      <w:r>
        <w:t xml:space="preserve">You should see your new forum listed </w:t>
      </w:r>
      <w:r w:rsidR="00587836">
        <w:t>under the week or topic you cho</w:t>
      </w:r>
      <w:r>
        <w:t xml:space="preserve">se. </w:t>
      </w:r>
    </w:p>
    <w:p w:rsidR="00970799" w:rsidRDefault="00AB64D1" w:rsidP="002F17B7">
      <w:pPr>
        <w:pStyle w:val="Heading4"/>
      </w:pPr>
      <w:r>
        <w:t>Select</w:t>
      </w:r>
      <w:r w:rsidR="00970799">
        <w:t xml:space="preserve"> the link for the forum</w:t>
      </w:r>
      <w:r w:rsidR="00BC306C">
        <w:t>,</w:t>
      </w:r>
      <w:r w:rsidR="00970799">
        <w:t xml:space="preserve"> “Campus Community Forum</w:t>
      </w:r>
      <w:r w:rsidR="00BC306C">
        <w:t>.</w:t>
      </w:r>
      <w:r w:rsidR="00970799">
        <w:t>”</w:t>
      </w:r>
    </w:p>
    <w:p w:rsidR="00970799" w:rsidRDefault="00970799" w:rsidP="002F17B7">
      <w:pPr>
        <w:pStyle w:val="Heading4"/>
      </w:pPr>
      <w:r>
        <w:t xml:space="preserve">To post a topic to the forum, </w:t>
      </w:r>
      <w:r w:rsidR="00AB64D1">
        <w:t>select</w:t>
      </w:r>
      <w:r>
        <w:t xml:space="preserve"> the button label</w:t>
      </w:r>
      <w:r w:rsidR="009B3C32">
        <w:t>ed</w:t>
      </w:r>
      <w:r w:rsidR="00BC306C">
        <w:t>,</w:t>
      </w:r>
      <w:r w:rsidR="009B3C32">
        <w:t xml:space="preserve"> “Add a new discussion topic</w:t>
      </w:r>
      <w:r w:rsidR="00BC306C">
        <w:t>.</w:t>
      </w:r>
      <w:r w:rsidR="009B3C32">
        <w:t>”</w:t>
      </w:r>
    </w:p>
    <w:p w:rsidR="00970799" w:rsidRDefault="00970799" w:rsidP="002F17B7">
      <w:pPr>
        <w:pStyle w:val="Heading4"/>
      </w:pPr>
      <w:r>
        <w:t xml:space="preserve">Fill out the message to post and </w:t>
      </w:r>
      <w:r w:rsidR="00AB64D1">
        <w:t xml:space="preserve">select </w:t>
      </w:r>
      <w:r>
        <w:t>the button at the bottom of the page</w:t>
      </w:r>
      <w:r w:rsidR="00BC306C">
        <w:t>,</w:t>
      </w:r>
      <w:r>
        <w:t xml:space="preserve"> “Post to forum</w:t>
      </w:r>
      <w:r w:rsidR="00BC306C">
        <w:t>.</w:t>
      </w:r>
      <w:r>
        <w:t>”</w:t>
      </w:r>
    </w:p>
    <w:p w:rsidR="00970799" w:rsidRDefault="00953FCB" w:rsidP="002F17B7">
      <w:pPr>
        <w:pStyle w:val="Heading4"/>
      </w:pPr>
      <w:r>
        <w:t xml:space="preserve">You will see a message that you have 30 minutes to edit your post. </w:t>
      </w:r>
      <w:r w:rsidR="00970799">
        <w:t xml:space="preserve">You will </w:t>
      </w:r>
      <w:r>
        <w:t xml:space="preserve">then </w:t>
      </w:r>
      <w:r w:rsidR="00970799">
        <w:t xml:space="preserve">be returned to the forum page showing your post listed by the topic area. </w:t>
      </w:r>
    </w:p>
    <w:p w:rsidR="00970799" w:rsidRDefault="00AB64D1" w:rsidP="002F17B7">
      <w:pPr>
        <w:pStyle w:val="Heading4"/>
      </w:pPr>
      <w:r>
        <w:t>Select</w:t>
      </w:r>
      <w:r w:rsidR="00970799">
        <w:t xml:space="preserve"> your course name to return to the home page. </w:t>
      </w:r>
    </w:p>
    <w:p w:rsidR="00970799" w:rsidRDefault="00970799" w:rsidP="002F17B7">
      <w:pPr>
        <w:pStyle w:val="Heading4"/>
      </w:pPr>
      <w:r>
        <w:t xml:space="preserve">Continue with the next exercise.  </w:t>
      </w:r>
    </w:p>
    <w:p w:rsidR="00EA128F" w:rsidRDefault="00EA128F" w:rsidP="00D25661">
      <w:pPr>
        <w:keepNext/>
      </w:pPr>
      <w:r>
        <w:t xml:space="preserve">Quizzes are the most popular way to assess student knowledge and Moodle provides the means to create quizzes, track student results, </w:t>
      </w:r>
      <w:r w:rsidR="00467071">
        <w:t>and analyze</w:t>
      </w:r>
      <w:r>
        <w:t xml:space="preserve"> quiz responses and more. The quiz module is one of the most powerful functions available in Moodle. When the </w:t>
      </w:r>
      <w:r w:rsidR="001D1039">
        <w:t>software</w:t>
      </w:r>
      <w:r>
        <w:t xml:space="preserve"> can </w:t>
      </w:r>
      <w:r>
        <w:lastRenderedPageBreak/>
        <w:t xml:space="preserve">do the scoring for you, it is easy to offer more frequent quizzes that are not as high stakes as a mid-term or final exam. The quiz is comprised of two parts: The quiz body and the question data bank. The quiz body is the </w:t>
      </w:r>
      <w:r>
        <w:rPr>
          <w:i/>
        </w:rPr>
        <w:t>container</w:t>
      </w:r>
      <w:r>
        <w:t xml:space="preserve"> and you choose different questions from the data bank to </w:t>
      </w:r>
      <w:r>
        <w:rPr>
          <w:i/>
        </w:rPr>
        <w:t>fill</w:t>
      </w:r>
      <w:r>
        <w:t xml:space="preserve"> it. </w:t>
      </w:r>
    </w:p>
    <w:p w:rsidR="00FB12B1" w:rsidRPr="00EA128F" w:rsidRDefault="00FB12B1" w:rsidP="00EA128F">
      <w:r>
        <w:t>You can create questions two ways: from scratch or imported from another source. The exercise below will guide you through the basics of creating questions from scratch. Importing questions from test question data ban</w:t>
      </w:r>
      <w:r w:rsidR="00587836">
        <w:t>ks is beyond this short session;</w:t>
      </w:r>
      <w:r>
        <w:t xml:space="preserve"> however</w:t>
      </w:r>
      <w:r w:rsidR="00587836">
        <w:t>,</w:t>
      </w:r>
      <w:r>
        <w:t xml:space="preserve"> Moodle will import questions created in most other course managemen</w:t>
      </w:r>
      <w:r w:rsidR="009B3C32">
        <w:t xml:space="preserve">t systems like </w:t>
      </w:r>
      <w:proofErr w:type="spellStart"/>
      <w:r w:rsidR="009B3C32">
        <w:t>BlackBoard</w:t>
      </w:r>
      <w:proofErr w:type="spellEnd"/>
      <w:r w:rsidR="009B3C32">
        <w:t>, Angel,</w:t>
      </w:r>
      <w:r>
        <w:t xml:space="preserve"> and </w:t>
      </w:r>
      <w:proofErr w:type="spellStart"/>
      <w:r>
        <w:t>ExamView</w:t>
      </w:r>
      <w:proofErr w:type="spellEnd"/>
      <w:r>
        <w:t xml:space="preserve">. </w:t>
      </w:r>
    </w:p>
    <w:p w:rsidR="0049607D" w:rsidRPr="0049607D" w:rsidRDefault="00587836" w:rsidP="00943D88">
      <w:r w:rsidRPr="0028259C">
        <w:t xml:space="preserve">When creating </w:t>
      </w:r>
      <w:r w:rsidR="0028259C" w:rsidRPr="0028259C">
        <w:t xml:space="preserve">quizzes </w:t>
      </w:r>
      <w:r w:rsidR="0049607D" w:rsidRPr="0028259C">
        <w:t xml:space="preserve">or </w:t>
      </w:r>
      <w:r w:rsidRPr="0028259C">
        <w:t xml:space="preserve">activities for your course, </w:t>
      </w:r>
      <w:r w:rsidR="00EF23D2">
        <w:t>it is recommended that your directions are specifically related to the quiz only. Do not include due dates, time limits or other specifics</w:t>
      </w:r>
      <w:r w:rsidR="0049607D" w:rsidRPr="0028259C">
        <w:t>.</w:t>
      </w:r>
      <w:r w:rsidR="00EF23D2">
        <w:t xml:space="preserve"> Moodle will display all those options for you. </w:t>
      </w:r>
      <w:r w:rsidRPr="0028259C">
        <w:t xml:space="preserve">If you </w:t>
      </w:r>
      <w:r w:rsidR="00EF23D2">
        <w:t xml:space="preserve">do mention </w:t>
      </w:r>
      <w:r w:rsidRPr="0028259C">
        <w:t>exact due dates,</w:t>
      </w:r>
      <w:r w:rsidR="0049607D" w:rsidRPr="0028259C">
        <w:t xml:space="preserve"> i.e. March 3, 2011,</w:t>
      </w:r>
      <w:r w:rsidRPr="0028259C">
        <w:t xml:space="preserve"> you will have to change </w:t>
      </w:r>
      <w:r w:rsidR="0049607D" w:rsidRPr="0028259C">
        <w:t>that date</w:t>
      </w:r>
      <w:r w:rsidRPr="0028259C">
        <w:t xml:space="preserve"> for ea</w:t>
      </w:r>
      <w:r w:rsidR="00BC306C">
        <w:t xml:space="preserve">ch </w:t>
      </w:r>
      <w:r w:rsidR="00EF23D2">
        <w:t>quiz</w:t>
      </w:r>
      <w:r w:rsidR="00BC306C">
        <w:t xml:space="preserve"> for each semester. </w:t>
      </w:r>
      <w:r w:rsidR="0049607D" w:rsidRPr="0028259C">
        <w:t>Instead, consider using generic deadlines</w:t>
      </w:r>
      <w:r w:rsidR="001138D8" w:rsidRPr="0028259C">
        <w:t xml:space="preserve"> </w:t>
      </w:r>
      <w:r w:rsidR="0049607D" w:rsidRPr="0028259C">
        <w:t xml:space="preserve">that will hold true for each semester, i.e. Unit 2 Quiz will close at 5:00 PM the 2nd week of class. Another idea is to </w:t>
      </w:r>
      <w:r w:rsidR="0060629E">
        <w:t>put</w:t>
      </w:r>
      <w:r w:rsidR="0049607D" w:rsidRPr="0028259C">
        <w:t xml:space="preserve"> </w:t>
      </w:r>
      <w:r w:rsidR="0028259C" w:rsidRPr="0028259C">
        <w:t xml:space="preserve">your </w:t>
      </w:r>
      <w:r w:rsidR="0049607D" w:rsidRPr="0028259C">
        <w:t>due dates in your syllabus</w:t>
      </w:r>
      <w:r w:rsidR="00EF23D2">
        <w:t xml:space="preserve"> and upload a new syllabus for each </w:t>
      </w:r>
      <w:r w:rsidR="0028259C" w:rsidRPr="0028259C">
        <w:t>semester.</w:t>
      </w:r>
    </w:p>
    <w:p w:rsidR="00334EFB" w:rsidRDefault="00334EFB" w:rsidP="00D51C84">
      <w:pPr>
        <w:pStyle w:val="Heading2"/>
      </w:pPr>
      <w:bookmarkStart w:id="25" w:name="_Toc349569520"/>
      <w:r>
        <w:t>Exercise #8 Optional: Creating Simple Quizzes</w:t>
      </w:r>
      <w:bookmarkEnd w:id="25"/>
    </w:p>
    <w:p w:rsidR="00334EFB" w:rsidRDefault="00334EFB" w:rsidP="002F17B7">
      <w:pPr>
        <w:pStyle w:val="Heading4"/>
      </w:pPr>
      <w:r>
        <w:t xml:space="preserve">From your course homepage, and under your desired topic/week block, find the drop down list for “Add an Activity.” </w:t>
      </w:r>
    </w:p>
    <w:p w:rsidR="00334EFB" w:rsidRDefault="00334EFB" w:rsidP="002F17B7">
      <w:pPr>
        <w:pStyle w:val="Heading4"/>
      </w:pPr>
      <w:r>
        <w:t xml:space="preserve">Select “Quiz” and fill out the name of your quiz on the page displayed. We are creating and naming the quiz container. </w:t>
      </w:r>
    </w:p>
    <w:p w:rsidR="00334EFB" w:rsidRDefault="00334EFB" w:rsidP="002F17B7">
      <w:pPr>
        <w:pStyle w:val="Heading4"/>
      </w:pPr>
      <w:r>
        <w:rPr>
          <w:noProof/>
        </w:rPr>
        <w:drawing>
          <wp:inline distT="0" distB="0" distL="0" distR="0" wp14:anchorId="1CCAD7E6" wp14:editId="2CC9553E">
            <wp:extent cx="2584174" cy="808046"/>
            <wp:effectExtent l="0" t="0" r="6985"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89608" cy="809745"/>
                    </a:xfrm>
                    <a:prstGeom prst="rect">
                      <a:avLst/>
                    </a:prstGeom>
                    <a:noFill/>
                    <a:ln>
                      <a:noFill/>
                    </a:ln>
                  </pic:spPr>
                </pic:pic>
              </a:graphicData>
            </a:graphic>
          </wp:inline>
        </w:drawing>
      </w:r>
    </w:p>
    <w:p w:rsidR="00334EFB" w:rsidRDefault="00334EFB" w:rsidP="002F17B7">
      <w:pPr>
        <w:pStyle w:val="Heading4"/>
      </w:pPr>
      <w:r>
        <w:t>In the Introduction text box below, provide an introduction to this quiz. NOTE: These are the directions on how to take the quiz – it is important to give detailed instructions to students so they know what the expectations are. Tell the student if there are time restrictions or a limited number of attempts.</w:t>
      </w:r>
    </w:p>
    <w:p w:rsidR="00334EFB" w:rsidRDefault="00334EFB" w:rsidP="002F17B7">
      <w:pPr>
        <w:pStyle w:val="Heading4"/>
      </w:pPr>
      <w:r>
        <w:rPr>
          <w:noProof/>
        </w:rPr>
        <w:drawing>
          <wp:inline distT="0" distB="0" distL="0" distR="0" wp14:anchorId="42D7F853" wp14:editId="725E68F5">
            <wp:extent cx="2679590" cy="1861970"/>
            <wp:effectExtent l="19050" t="19050" r="26035" b="2413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2667367" cy="1853477"/>
                    </a:xfrm>
                    <a:prstGeom prst="rect">
                      <a:avLst/>
                    </a:prstGeom>
                    <a:ln>
                      <a:solidFill>
                        <a:schemeClr val="accent1"/>
                      </a:solidFill>
                    </a:ln>
                  </pic:spPr>
                </pic:pic>
              </a:graphicData>
            </a:graphic>
          </wp:inline>
        </w:drawing>
      </w:r>
    </w:p>
    <w:p w:rsidR="00334EFB" w:rsidRDefault="00334EFB" w:rsidP="002F17B7">
      <w:pPr>
        <w:pStyle w:val="Heading4"/>
      </w:pPr>
      <w:r>
        <w:lastRenderedPageBreak/>
        <w:t>Choose the dates and times the quiz will be open.  Select a time limit if you are giving a timed quiz, the number of attempts allowed, and the grading method if you are allowing multiple attempts.</w:t>
      </w:r>
    </w:p>
    <w:p w:rsidR="00334EFB" w:rsidRDefault="00334EFB" w:rsidP="002F17B7">
      <w:pPr>
        <w:pStyle w:val="Heading4"/>
      </w:pPr>
    </w:p>
    <w:p w:rsidR="00334EFB" w:rsidRDefault="00334EFB" w:rsidP="002F17B7">
      <w:pPr>
        <w:pStyle w:val="Heading4"/>
      </w:pPr>
      <w:r>
        <w:rPr>
          <w:noProof/>
        </w:rPr>
        <w:drawing>
          <wp:inline distT="0" distB="0" distL="0" distR="0" wp14:anchorId="2AED72EB" wp14:editId="725E7B35">
            <wp:extent cx="2282025" cy="1635910"/>
            <wp:effectExtent l="19050" t="19050" r="23495" b="215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2273314" cy="1629665"/>
                    </a:xfrm>
                    <a:prstGeom prst="rect">
                      <a:avLst/>
                    </a:prstGeom>
                    <a:ln>
                      <a:solidFill>
                        <a:schemeClr val="accent1"/>
                      </a:solidFill>
                    </a:ln>
                  </pic:spPr>
                </pic:pic>
              </a:graphicData>
            </a:graphic>
          </wp:inline>
        </w:drawing>
      </w:r>
    </w:p>
    <w:p w:rsidR="00334EFB" w:rsidRDefault="00334EFB" w:rsidP="002F17B7">
      <w:pPr>
        <w:pStyle w:val="Heading4"/>
      </w:pPr>
      <w:r>
        <w:t xml:space="preserve">Once you have created grade categories, you can select the category now. </w:t>
      </w:r>
      <w:r w:rsidR="00EF23D2">
        <w:t>If you do not have grade categories created in your grade book, you can leave it as uncategorized for now. Remember to come back and put each activity in its proper grade book category later.</w:t>
      </w:r>
    </w:p>
    <w:p w:rsidR="00334EFB" w:rsidRDefault="00334EFB" w:rsidP="002F17B7">
      <w:pPr>
        <w:pStyle w:val="Heading4"/>
      </w:pPr>
      <w:r>
        <w:t xml:space="preserve">The Layout options will shuffle the question order so each student gets the questions in a different order. You can have one question per page or multiple questions per page. </w:t>
      </w:r>
    </w:p>
    <w:p w:rsidR="00334EFB" w:rsidRDefault="00334EFB" w:rsidP="002F17B7">
      <w:pPr>
        <w:pStyle w:val="Heading4"/>
      </w:pPr>
      <w:r>
        <w:t xml:space="preserve">Question behavior lets you select “Shuffle within questions” but be aware that answers like all of the above will not work if you choose this option. “How questions behave” has many options to consider. </w:t>
      </w:r>
    </w:p>
    <w:p w:rsidR="00334EFB" w:rsidRDefault="00334EFB" w:rsidP="002F17B7">
      <w:pPr>
        <w:pStyle w:val="Heading4"/>
      </w:pPr>
      <w:r>
        <w:t>Each attempt builds on the last and can be used if the student is allowed multiple attempts.</w:t>
      </w:r>
    </w:p>
    <w:p w:rsidR="00334EFB" w:rsidRDefault="00334EFB" w:rsidP="002F17B7">
      <w:pPr>
        <w:pStyle w:val="Heading4"/>
      </w:pPr>
    </w:p>
    <w:p w:rsidR="00334EFB" w:rsidRDefault="00334EFB" w:rsidP="002F17B7">
      <w:pPr>
        <w:pStyle w:val="Heading4"/>
      </w:pPr>
      <w:r>
        <w:rPr>
          <w:noProof/>
        </w:rPr>
        <w:drawing>
          <wp:inline distT="0" distB="0" distL="0" distR="0" wp14:anchorId="2DA9984A" wp14:editId="5E442845">
            <wp:extent cx="2356969" cy="2576222"/>
            <wp:effectExtent l="19050" t="19050" r="24765" b="1460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2357151" cy="2576421"/>
                    </a:xfrm>
                    <a:prstGeom prst="rect">
                      <a:avLst/>
                    </a:prstGeom>
                    <a:ln>
                      <a:solidFill>
                        <a:schemeClr val="accent1"/>
                      </a:solidFill>
                    </a:ln>
                  </pic:spPr>
                </pic:pic>
              </a:graphicData>
            </a:graphic>
          </wp:inline>
        </w:drawing>
      </w:r>
    </w:p>
    <w:p w:rsidR="00334EFB" w:rsidRDefault="00334EFB" w:rsidP="002F17B7">
      <w:pPr>
        <w:pStyle w:val="Heading4"/>
      </w:pPr>
      <w:r>
        <w:t xml:space="preserve">Remember: If you need help with any of the items select the help bubble. </w:t>
      </w:r>
    </w:p>
    <w:p w:rsidR="00334EFB" w:rsidRDefault="00334EFB" w:rsidP="002F17B7">
      <w:pPr>
        <w:pStyle w:val="Heading4"/>
      </w:pPr>
    </w:p>
    <w:p w:rsidR="00334EFB" w:rsidRDefault="00334EFB" w:rsidP="002F17B7">
      <w:pPr>
        <w:pStyle w:val="Heading4"/>
      </w:pPr>
      <w:r>
        <w:lastRenderedPageBreak/>
        <w:t>“Review options” has many options for the teacher to customize how the quiz behaves while the student is testing and after the student submits their quiz. You will want to consider these options carefully.</w:t>
      </w:r>
    </w:p>
    <w:p w:rsidR="00334EFB" w:rsidRDefault="00334EFB" w:rsidP="002F17B7">
      <w:pPr>
        <w:pStyle w:val="Heading4"/>
      </w:pPr>
      <w:r>
        <w:rPr>
          <w:noProof/>
        </w:rPr>
        <w:drawing>
          <wp:inline distT="0" distB="0" distL="0" distR="0" wp14:anchorId="77C9D3A7" wp14:editId="14C99FC9">
            <wp:extent cx="2559566" cy="2528515"/>
            <wp:effectExtent l="19050" t="19050" r="12700" b="2476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2557450" cy="2526424"/>
                    </a:xfrm>
                    <a:prstGeom prst="rect">
                      <a:avLst/>
                    </a:prstGeom>
                    <a:ln>
                      <a:solidFill>
                        <a:schemeClr val="accent1"/>
                      </a:solidFill>
                    </a:ln>
                  </pic:spPr>
                </pic:pic>
              </a:graphicData>
            </a:graphic>
          </wp:inline>
        </w:drawing>
      </w:r>
    </w:p>
    <w:p w:rsidR="00334EFB" w:rsidRDefault="00334EFB" w:rsidP="002F17B7">
      <w:pPr>
        <w:pStyle w:val="Heading4"/>
      </w:pPr>
      <w:r>
        <w:t xml:space="preserve">The Display settings allow the teacher to have the student’s picture displayed during </w:t>
      </w:r>
      <w:r w:rsidR="00EF23D2">
        <w:t xml:space="preserve">proctored </w:t>
      </w:r>
      <w:r>
        <w:t xml:space="preserve">testing for identification purposes. The teacher can also make choices on how the grades display after the attempt. </w:t>
      </w:r>
    </w:p>
    <w:p w:rsidR="00334EFB" w:rsidRDefault="00334EFB" w:rsidP="002F17B7">
      <w:pPr>
        <w:pStyle w:val="Heading4"/>
      </w:pPr>
      <w:r>
        <w:rPr>
          <w:noProof/>
        </w:rPr>
        <w:drawing>
          <wp:inline distT="0" distB="0" distL="0" distR="0" wp14:anchorId="1603AE13" wp14:editId="2639D064">
            <wp:extent cx="1876508" cy="1577871"/>
            <wp:effectExtent l="19050" t="19050" r="9525" b="2286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1873758" cy="1575558"/>
                    </a:xfrm>
                    <a:prstGeom prst="rect">
                      <a:avLst/>
                    </a:prstGeom>
                    <a:ln>
                      <a:solidFill>
                        <a:schemeClr val="accent1"/>
                      </a:solidFill>
                    </a:ln>
                  </pic:spPr>
                </pic:pic>
              </a:graphicData>
            </a:graphic>
          </wp:inline>
        </w:drawing>
      </w:r>
    </w:p>
    <w:p w:rsidR="00334EFB" w:rsidRDefault="00334EFB" w:rsidP="002F17B7">
      <w:pPr>
        <w:pStyle w:val="Heading4"/>
      </w:pPr>
      <w:r>
        <w:t>“Extra restrictions on attempts” let the teacher set passwords and limit the quiz testing to a particular site with a specific network address. “Enforced delay” makes the student wait between attempts. “Browser security” makes an attempt to secure the quiz within a browser but it is not foolproof.</w:t>
      </w:r>
    </w:p>
    <w:p w:rsidR="00334EFB" w:rsidRDefault="00334EFB" w:rsidP="002F17B7">
      <w:pPr>
        <w:pStyle w:val="Heading4"/>
      </w:pPr>
      <w:r>
        <w:rPr>
          <w:noProof/>
        </w:rPr>
        <w:drawing>
          <wp:inline distT="0" distB="0" distL="0" distR="0" wp14:anchorId="12FC5CBB" wp14:editId="767E2196">
            <wp:extent cx="2202512" cy="2001608"/>
            <wp:effectExtent l="19050" t="19050" r="26670" b="1778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2190080" cy="1990310"/>
                    </a:xfrm>
                    <a:prstGeom prst="rect">
                      <a:avLst/>
                    </a:prstGeom>
                    <a:ln>
                      <a:solidFill>
                        <a:schemeClr val="accent1"/>
                      </a:solidFill>
                    </a:ln>
                  </pic:spPr>
                </pic:pic>
              </a:graphicData>
            </a:graphic>
          </wp:inline>
        </w:drawing>
      </w:r>
    </w:p>
    <w:p w:rsidR="00334EFB" w:rsidRDefault="00334EFB" w:rsidP="002F17B7">
      <w:pPr>
        <w:pStyle w:val="Heading4"/>
      </w:pPr>
      <w:r>
        <w:lastRenderedPageBreak/>
        <w:t xml:space="preserve">Under “Overall feedback” you can provide messages to your students based on their overall score for the quiz. Add a comment in the Grade boundary </w:t>
      </w:r>
      <w:r w:rsidRPr="00B471E0">
        <w:rPr>
          <w:b/>
        </w:rPr>
        <w:t>100%</w:t>
      </w:r>
      <w:r>
        <w:t xml:space="preserve"> field “</w:t>
      </w:r>
      <w:r>
        <w:rPr>
          <w:b/>
        </w:rPr>
        <w:t>Great job!</w:t>
      </w:r>
      <w:r>
        <w:t xml:space="preserve">” and in the next Grade boundary field enter </w:t>
      </w:r>
      <w:r>
        <w:rPr>
          <w:b/>
        </w:rPr>
        <w:t xml:space="preserve">90% </w:t>
      </w:r>
      <w:r>
        <w:t>in the text box, then in the feedback field enter “</w:t>
      </w:r>
      <w:r>
        <w:rPr>
          <w:b/>
        </w:rPr>
        <w:t>Good job!</w:t>
      </w:r>
      <w:r>
        <w:t xml:space="preserve">” These comments will display to the student when they complete a quiz. </w:t>
      </w:r>
    </w:p>
    <w:p w:rsidR="00334EFB" w:rsidRDefault="00334EFB" w:rsidP="002F17B7">
      <w:pPr>
        <w:pStyle w:val="Heading4"/>
      </w:pPr>
      <w:r>
        <w:rPr>
          <w:noProof/>
        </w:rPr>
        <w:drawing>
          <wp:inline distT="0" distB="0" distL="0" distR="0" wp14:anchorId="5FDB6569" wp14:editId="7ECE58F6">
            <wp:extent cx="3121093" cy="3140766"/>
            <wp:effectExtent l="19050" t="19050" r="22225" b="2159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3111846" cy="3131460"/>
                    </a:xfrm>
                    <a:prstGeom prst="rect">
                      <a:avLst/>
                    </a:prstGeom>
                    <a:ln>
                      <a:solidFill>
                        <a:schemeClr val="accent1"/>
                      </a:solidFill>
                    </a:ln>
                  </pic:spPr>
                </pic:pic>
              </a:graphicData>
            </a:graphic>
          </wp:inline>
        </w:drawing>
      </w:r>
    </w:p>
    <w:p w:rsidR="00334EFB" w:rsidRDefault="00334EFB" w:rsidP="002F17B7">
      <w:pPr>
        <w:pStyle w:val="Heading4"/>
      </w:pPr>
      <w:r>
        <w:t>When the student attempts the quiz, Moodle displays the selected options to students so they know what the quiz parameters are, for example, the number of attempts allowed and the grading method.</w:t>
      </w:r>
    </w:p>
    <w:p w:rsidR="00334EFB" w:rsidRDefault="00334EFB" w:rsidP="002F17B7">
      <w:pPr>
        <w:pStyle w:val="Heading4"/>
      </w:pPr>
      <w:r>
        <w:t xml:space="preserve">When finished, select “Save and display” at the bottom of the screen. The quiz parameters will display. Notice it says “No questions have been added yet.”  </w:t>
      </w:r>
    </w:p>
    <w:p w:rsidR="00EF23D2" w:rsidRDefault="00EF23D2" w:rsidP="002F17B7">
      <w:pPr>
        <w:pStyle w:val="Heading4"/>
      </w:pPr>
    </w:p>
    <w:p w:rsidR="00334EFB" w:rsidRDefault="00334EFB" w:rsidP="002F17B7">
      <w:pPr>
        <w:pStyle w:val="Heading4"/>
      </w:pPr>
      <w:r>
        <w:t>Using the new duplicate icon, you can make numerous copies of your quiz container for future quizzes that will have the same parameters throughout your course.</w:t>
      </w:r>
    </w:p>
    <w:p w:rsidR="00334EFB" w:rsidRDefault="00334EFB" w:rsidP="002F17B7">
      <w:pPr>
        <w:pStyle w:val="Heading4"/>
      </w:pPr>
    </w:p>
    <w:p w:rsidR="00334EFB" w:rsidRDefault="00334EFB" w:rsidP="002F17B7">
      <w:pPr>
        <w:pStyle w:val="Heading4"/>
      </w:pPr>
      <w:r>
        <w:t>Select “Edit quiz” to create and add questions.</w:t>
      </w:r>
    </w:p>
    <w:p w:rsidR="00334EFB" w:rsidRDefault="00334EFB" w:rsidP="002F17B7">
      <w:pPr>
        <w:pStyle w:val="Heading4"/>
      </w:pPr>
      <w:r>
        <w:rPr>
          <w:noProof/>
        </w:rPr>
        <w:drawing>
          <wp:inline distT="0" distB="0" distL="0" distR="0" wp14:anchorId="4D37E42E" wp14:editId="74399A7D">
            <wp:extent cx="2560320" cy="905934"/>
            <wp:effectExtent l="19050" t="19050" r="11430" b="279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t="55319"/>
                    <a:stretch/>
                  </pic:blipFill>
                  <pic:spPr bwMode="auto">
                    <a:xfrm>
                      <a:off x="0" y="0"/>
                      <a:ext cx="2555556" cy="904248"/>
                    </a:xfrm>
                    <a:prstGeom prst="rect">
                      <a:avLst/>
                    </a:prstGeom>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334EFB" w:rsidRDefault="00334EFB" w:rsidP="002F17B7">
      <w:pPr>
        <w:pStyle w:val="Heading4"/>
      </w:pPr>
      <w:r>
        <w:t xml:space="preserve">On the “Editing quiz” page, you will create or add your questions. Select “Show” in the Question bank contents to open the question bank. </w:t>
      </w:r>
    </w:p>
    <w:p w:rsidR="00334EFB" w:rsidRDefault="00334EFB" w:rsidP="002F17B7">
      <w:pPr>
        <w:pStyle w:val="Heading4"/>
      </w:pPr>
      <w:r>
        <w:rPr>
          <w:noProof/>
        </w:rPr>
        <w:lastRenderedPageBreak/>
        <w:drawing>
          <wp:inline distT="0" distB="0" distL="0" distR="0" wp14:anchorId="60E8AF2F" wp14:editId="59958EFD">
            <wp:extent cx="5446644" cy="1402394"/>
            <wp:effectExtent l="19050" t="19050" r="20955" b="2667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459845" cy="1405793"/>
                    </a:xfrm>
                    <a:prstGeom prst="rect">
                      <a:avLst/>
                    </a:prstGeom>
                    <a:ln>
                      <a:solidFill>
                        <a:schemeClr val="accent1"/>
                      </a:solidFill>
                    </a:ln>
                  </pic:spPr>
                </pic:pic>
              </a:graphicData>
            </a:graphic>
          </wp:inline>
        </w:drawing>
      </w:r>
    </w:p>
    <w:p w:rsidR="00334EFB" w:rsidRDefault="00334EFB" w:rsidP="002F17B7">
      <w:pPr>
        <w:pStyle w:val="Heading4"/>
      </w:pPr>
      <w:r>
        <w:t>Since this is a new course, there are no questions in the question bank. To proceed, select “add a question” from the left under Empty page or “Create a new question” in the Question bank contents.</w:t>
      </w:r>
    </w:p>
    <w:p w:rsidR="00334EFB" w:rsidRDefault="00334EFB" w:rsidP="002F17B7">
      <w:pPr>
        <w:pStyle w:val="Heading4"/>
      </w:pPr>
      <w:r>
        <w:rPr>
          <w:noProof/>
        </w:rPr>
        <w:drawing>
          <wp:inline distT="0" distB="0" distL="0" distR="0" wp14:anchorId="599B75D9" wp14:editId="3C04DBED">
            <wp:extent cx="5943600" cy="1143000"/>
            <wp:effectExtent l="19050" t="19050" r="19050" b="1905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943600" cy="1143000"/>
                    </a:xfrm>
                    <a:prstGeom prst="rect">
                      <a:avLst/>
                    </a:prstGeom>
                    <a:ln>
                      <a:solidFill>
                        <a:schemeClr val="accent1"/>
                      </a:solidFill>
                    </a:ln>
                  </pic:spPr>
                </pic:pic>
              </a:graphicData>
            </a:graphic>
          </wp:inline>
        </w:drawing>
      </w:r>
    </w:p>
    <w:p w:rsidR="00334EFB" w:rsidRDefault="00334EFB" w:rsidP="002F17B7">
      <w:pPr>
        <w:pStyle w:val="Heading4"/>
      </w:pPr>
      <w:r>
        <w:t xml:space="preserve">Note: Moodle creates a category for your questions when you create a new quiz. It is good practice to keep your questions organized. This could mean separating questions by quiz, topic area, chapters of a book, skills to be tested, or particular concepts and ideas. </w:t>
      </w:r>
    </w:p>
    <w:p w:rsidR="00334EFB" w:rsidRDefault="00334EFB" w:rsidP="002F17B7">
      <w:pPr>
        <w:pStyle w:val="Heading4"/>
      </w:pPr>
      <w:r>
        <w:t xml:space="preserve">Let’s create a couple of categories. Hide Navigation by selecting the hide block icon. </w:t>
      </w:r>
      <w:r>
        <w:rPr>
          <w:noProof/>
        </w:rPr>
        <w:drawing>
          <wp:inline distT="0" distB="0" distL="0" distR="0" wp14:anchorId="2175E1A0" wp14:editId="425D7863">
            <wp:extent cx="141532" cy="157256"/>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141269" cy="156964"/>
                    </a:xfrm>
                    <a:prstGeom prst="rect">
                      <a:avLst/>
                    </a:prstGeom>
                  </pic:spPr>
                </pic:pic>
              </a:graphicData>
            </a:graphic>
          </wp:inline>
        </w:drawing>
      </w:r>
      <w:r>
        <w:t xml:space="preserve"> Notice the Settings block has a Quiz administration section. Expand Quiz administration and scroll to Question bank. Expand Question bank to reveal Categories.</w:t>
      </w:r>
      <w:r w:rsidRPr="001629FC">
        <w:t xml:space="preserve"> </w:t>
      </w:r>
      <w:r>
        <w:t>Select the “Categories” link.</w:t>
      </w:r>
    </w:p>
    <w:p w:rsidR="00334EFB" w:rsidRDefault="00334EFB" w:rsidP="002F17B7">
      <w:pPr>
        <w:pStyle w:val="Heading4"/>
      </w:pPr>
      <w:r>
        <w:rPr>
          <w:noProof/>
        </w:rPr>
        <w:drawing>
          <wp:inline distT="0" distB="0" distL="0" distR="0" wp14:anchorId="16E04FD3" wp14:editId="36630DAC">
            <wp:extent cx="1479918" cy="3315694"/>
            <wp:effectExtent l="19050" t="19050" r="25400" b="1841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479082" cy="3313820"/>
                    </a:xfrm>
                    <a:prstGeom prst="rect">
                      <a:avLst/>
                    </a:prstGeom>
                    <a:ln>
                      <a:solidFill>
                        <a:schemeClr val="accent1"/>
                      </a:solidFill>
                    </a:ln>
                  </pic:spPr>
                </pic:pic>
              </a:graphicData>
            </a:graphic>
          </wp:inline>
        </w:drawing>
      </w:r>
    </w:p>
    <w:p w:rsidR="00334EFB" w:rsidRDefault="00334EFB" w:rsidP="002F17B7">
      <w:pPr>
        <w:pStyle w:val="Heading4"/>
      </w:pPr>
      <w:r>
        <w:lastRenderedPageBreak/>
        <w:t>Once on the Categories page, scroll down to the “Add category” section and type in “</w:t>
      </w:r>
      <w:r>
        <w:rPr>
          <w:b/>
        </w:rPr>
        <w:t>Workshop Questions</w:t>
      </w:r>
      <w:r>
        <w:t xml:space="preserve">” in the Name field. This is a </w:t>
      </w:r>
      <w:r>
        <w:rPr>
          <w:i/>
        </w:rPr>
        <w:t>required</w:t>
      </w:r>
      <w:r>
        <w:t xml:space="preserve"> field. </w:t>
      </w:r>
    </w:p>
    <w:p w:rsidR="00334EFB" w:rsidRDefault="00334EFB" w:rsidP="002F17B7">
      <w:pPr>
        <w:pStyle w:val="Heading4"/>
      </w:pPr>
      <w:r>
        <w:t xml:space="preserve">In the Category information text box, add any information you like regarding the types of questions this category would hold. </w:t>
      </w:r>
    </w:p>
    <w:p w:rsidR="00334EFB" w:rsidRDefault="00334EFB" w:rsidP="002F17B7">
      <w:pPr>
        <w:pStyle w:val="Heading4"/>
      </w:pPr>
      <w:r>
        <w:t xml:space="preserve">Once complete, select the “Add category” button at the bottom of the page. </w:t>
      </w:r>
    </w:p>
    <w:p w:rsidR="00334EFB" w:rsidRDefault="00334EFB" w:rsidP="002F17B7">
      <w:pPr>
        <w:pStyle w:val="Heading4"/>
      </w:pPr>
      <w:r>
        <w:rPr>
          <w:noProof/>
        </w:rPr>
        <w:drawing>
          <wp:inline distT="0" distB="0" distL="0" distR="0" wp14:anchorId="111045EC" wp14:editId="38571852">
            <wp:extent cx="3689406" cy="2196905"/>
            <wp:effectExtent l="19050" t="19050" r="25400" b="1333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3687188" cy="2195584"/>
                    </a:xfrm>
                    <a:prstGeom prst="rect">
                      <a:avLst/>
                    </a:prstGeom>
                    <a:ln>
                      <a:solidFill>
                        <a:schemeClr val="accent1"/>
                      </a:solidFill>
                    </a:ln>
                  </pic:spPr>
                </pic:pic>
              </a:graphicData>
            </a:graphic>
          </wp:inline>
        </w:drawing>
      </w:r>
    </w:p>
    <w:p w:rsidR="00334EFB" w:rsidRDefault="00334EFB" w:rsidP="002F17B7">
      <w:pPr>
        <w:pStyle w:val="Heading4"/>
      </w:pPr>
      <w:r>
        <w:t xml:space="preserve">You will see your new category appear under the default category for your course. </w:t>
      </w:r>
    </w:p>
    <w:p w:rsidR="00334EFB" w:rsidRDefault="00334EFB" w:rsidP="002F17B7">
      <w:pPr>
        <w:pStyle w:val="Heading4"/>
      </w:pPr>
      <w:r>
        <w:t>Select “Edit quiz” from the Settings block.</w:t>
      </w:r>
    </w:p>
    <w:p w:rsidR="00334EFB" w:rsidRDefault="00334EFB" w:rsidP="002F17B7">
      <w:pPr>
        <w:pStyle w:val="Heading4"/>
      </w:pPr>
      <w:r>
        <w:t xml:space="preserve">Now change to your newly created category by selecting the drop-down list next to the default category. </w:t>
      </w:r>
    </w:p>
    <w:p w:rsidR="00334EFB" w:rsidRDefault="00334EFB" w:rsidP="002F17B7">
      <w:pPr>
        <w:pStyle w:val="Heading4"/>
      </w:pPr>
      <w:r>
        <w:rPr>
          <w:noProof/>
        </w:rPr>
        <w:drawing>
          <wp:inline distT="0" distB="0" distL="0" distR="0" wp14:anchorId="004CD45D" wp14:editId="1E7BADB5">
            <wp:extent cx="5184251" cy="1749685"/>
            <wp:effectExtent l="19050" t="19050" r="16510" b="222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190039" cy="1751638"/>
                    </a:xfrm>
                    <a:prstGeom prst="rect">
                      <a:avLst/>
                    </a:prstGeom>
                    <a:ln>
                      <a:solidFill>
                        <a:schemeClr val="accent1"/>
                      </a:solidFill>
                    </a:ln>
                  </pic:spPr>
                </pic:pic>
              </a:graphicData>
            </a:graphic>
          </wp:inline>
        </w:drawing>
      </w:r>
    </w:p>
    <w:p w:rsidR="00334EFB" w:rsidRDefault="00334EFB" w:rsidP="002F17B7">
      <w:pPr>
        <w:pStyle w:val="Heading4"/>
      </w:pPr>
      <w:r>
        <w:t>Once the category “Workshop Questions” is displayed in your category list, you can create new questions for that specific category. Select “Add a question” to see the question types.</w:t>
      </w:r>
    </w:p>
    <w:p w:rsidR="00334EFB" w:rsidRDefault="00334EFB" w:rsidP="002F17B7">
      <w:pPr>
        <w:pStyle w:val="Heading4"/>
      </w:pPr>
      <w:r>
        <w:rPr>
          <w:noProof/>
        </w:rPr>
        <w:drawing>
          <wp:inline distT="0" distB="0" distL="0" distR="0" wp14:anchorId="09C3BBE5" wp14:editId="350BF877">
            <wp:extent cx="4325510" cy="1578627"/>
            <wp:effectExtent l="19050" t="19050" r="18415" b="2159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4316413" cy="1575307"/>
                    </a:xfrm>
                    <a:prstGeom prst="rect">
                      <a:avLst/>
                    </a:prstGeom>
                    <a:ln>
                      <a:solidFill>
                        <a:schemeClr val="accent1"/>
                      </a:solidFill>
                    </a:ln>
                  </pic:spPr>
                </pic:pic>
              </a:graphicData>
            </a:graphic>
          </wp:inline>
        </w:drawing>
      </w:r>
    </w:p>
    <w:p w:rsidR="00334EFB" w:rsidRDefault="00334EFB" w:rsidP="002F17B7">
      <w:pPr>
        <w:pStyle w:val="Heading4"/>
      </w:pPr>
      <w:r>
        <w:lastRenderedPageBreak/>
        <w:t xml:space="preserve">Select “True/False” and select </w:t>
      </w:r>
      <w:proofErr w:type="gramStart"/>
      <w:r>
        <w:t>Next</w:t>
      </w:r>
      <w:proofErr w:type="gramEnd"/>
      <w:r>
        <w:t>.</w:t>
      </w:r>
    </w:p>
    <w:p w:rsidR="00334EFB" w:rsidRDefault="00334EFB" w:rsidP="002F17B7">
      <w:pPr>
        <w:pStyle w:val="Heading4"/>
      </w:pPr>
      <w:r>
        <w:rPr>
          <w:noProof/>
        </w:rPr>
        <w:drawing>
          <wp:inline distT="0" distB="0" distL="0" distR="0" wp14:anchorId="2747B085" wp14:editId="044B9624">
            <wp:extent cx="3069204" cy="2810357"/>
            <wp:effectExtent l="19050" t="19050" r="17145" b="285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053061" cy="2795575"/>
                    </a:xfrm>
                    <a:prstGeom prst="rect">
                      <a:avLst/>
                    </a:prstGeom>
                    <a:ln>
                      <a:solidFill>
                        <a:schemeClr val="accent1"/>
                      </a:solidFill>
                    </a:ln>
                  </pic:spPr>
                </pic:pic>
              </a:graphicData>
            </a:graphic>
          </wp:inline>
        </w:drawing>
      </w:r>
    </w:p>
    <w:p w:rsidR="00334EFB" w:rsidRDefault="00EF23D2" w:rsidP="002F17B7">
      <w:pPr>
        <w:pStyle w:val="Heading4"/>
      </w:pPr>
      <w:r>
        <w:t>In the name field on the page that appears, t</w:t>
      </w:r>
      <w:r w:rsidR="00334EFB">
        <w:t>ype in the name of your question as “Function of a quiz.” Please note, this is NOT the actual question text; the actual question text appears below. (You can put the question text here, but you have to repeat it in the Question text box below.)</w:t>
      </w:r>
    </w:p>
    <w:p w:rsidR="00334EFB" w:rsidRDefault="00334EFB" w:rsidP="002F17B7">
      <w:pPr>
        <w:pStyle w:val="Heading4"/>
      </w:pPr>
      <w:r>
        <w:t>In the Question text box below, enter “The function of a quiz is to assess whether or not students understand materials presented during a lesson.”</w:t>
      </w:r>
    </w:p>
    <w:p w:rsidR="00334EFB" w:rsidRDefault="00334EFB" w:rsidP="002F17B7">
      <w:pPr>
        <w:pStyle w:val="Heading4"/>
      </w:pPr>
      <w:r>
        <w:t>The General feedback text box allows you to add comments that will display to the student after they have attempted the question.</w:t>
      </w:r>
    </w:p>
    <w:p w:rsidR="00334EFB" w:rsidRDefault="00334EFB" w:rsidP="002F17B7">
      <w:pPr>
        <w:pStyle w:val="Heading4"/>
      </w:pPr>
      <w:r>
        <w:t xml:space="preserve">Select which answer </w:t>
      </w:r>
      <w:proofErr w:type="gramStart"/>
      <w:r>
        <w:t>is the correct answer using the drop-down list</w:t>
      </w:r>
      <w:proofErr w:type="gramEnd"/>
      <w:r>
        <w:t xml:space="preserve"> provided. </w:t>
      </w:r>
    </w:p>
    <w:p w:rsidR="00334EFB" w:rsidRDefault="00334EFB" w:rsidP="002F17B7">
      <w:pPr>
        <w:pStyle w:val="Heading4"/>
      </w:pPr>
      <w:r>
        <w:rPr>
          <w:noProof/>
        </w:rPr>
        <w:drawing>
          <wp:inline distT="0" distB="0" distL="0" distR="0" wp14:anchorId="62CBA2EA" wp14:editId="3935E1EB">
            <wp:extent cx="2501654" cy="699715"/>
            <wp:effectExtent l="19050" t="19050" r="13335" b="2476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08723" cy="701692"/>
                    </a:xfrm>
                    <a:prstGeom prst="rect">
                      <a:avLst/>
                    </a:prstGeom>
                    <a:noFill/>
                    <a:ln>
                      <a:solidFill>
                        <a:schemeClr val="accent1"/>
                      </a:solidFill>
                    </a:ln>
                  </pic:spPr>
                </pic:pic>
              </a:graphicData>
            </a:graphic>
          </wp:inline>
        </w:drawing>
      </w:r>
    </w:p>
    <w:p w:rsidR="00334EFB" w:rsidRDefault="00334EFB" w:rsidP="002F17B7">
      <w:pPr>
        <w:pStyle w:val="Heading4"/>
      </w:pPr>
      <w:r>
        <w:t xml:space="preserve">In the next two text boxes, enter in text that will display to the student when they choose the correct answer, and when they choose the incorrect answer. </w:t>
      </w:r>
    </w:p>
    <w:p w:rsidR="00334EFB" w:rsidRDefault="00334EFB" w:rsidP="002F17B7">
      <w:pPr>
        <w:pStyle w:val="Heading4"/>
      </w:pPr>
      <w:r>
        <w:t xml:space="preserve">When complete, be sure to select “Save changes” at the bottom of the page. </w:t>
      </w:r>
    </w:p>
    <w:p w:rsidR="00334EFB" w:rsidRDefault="00334EFB" w:rsidP="002F17B7">
      <w:pPr>
        <w:pStyle w:val="Heading4"/>
      </w:pPr>
      <w:r>
        <w:t xml:space="preserve">You are returned to the Editing Quiz page and you should see your question listed in the quiz you are editing. You will also see the question listed in the Question Bank on the right. You can see the name of the question, the type of question, the update icon, and a preview icon. </w:t>
      </w:r>
    </w:p>
    <w:p w:rsidR="00EF23D2" w:rsidRDefault="00EF23D2" w:rsidP="002F17B7">
      <w:pPr>
        <w:pStyle w:val="Heading4"/>
      </w:pPr>
    </w:p>
    <w:p w:rsidR="00334EFB" w:rsidRDefault="00CF4D5E" w:rsidP="00EF23D2">
      <w:pPr>
        <w:pStyle w:val="Heading4"/>
        <w:keepNext/>
      </w:pPr>
      <w:r>
        <w:lastRenderedPageBreak/>
        <w:t>To</w:t>
      </w:r>
      <w:r w:rsidR="00334EFB">
        <w:t xml:space="preserve"> add additional questions from the question bank to the quiz container select the </w:t>
      </w:r>
      <w:r>
        <w:t>“</w:t>
      </w:r>
      <w:r w:rsidR="00334EFB">
        <w:t>&lt;&lt;</w:t>
      </w:r>
      <w:r>
        <w:t xml:space="preserve">” </w:t>
      </w:r>
      <w:r w:rsidR="00334EFB">
        <w:t>to add one question</w:t>
      </w:r>
      <w:r>
        <w:t>.</w:t>
      </w:r>
      <w:r w:rsidR="00334EFB">
        <w:t xml:space="preserve"> </w:t>
      </w:r>
      <w:r>
        <w:t xml:space="preserve">To add multiple questions, select the </w:t>
      </w:r>
      <w:r w:rsidR="00334EFB">
        <w:t xml:space="preserve">check the boxes next to </w:t>
      </w:r>
      <w:r>
        <w:t xml:space="preserve">the </w:t>
      </w:r>
      <w:r w:rsidR="00334EFB">
        <w:t>questions and select “add to quiz”</w:t>
      </w:r>
      <w:r>
        <w:t xml:space="preserve"> button</w:t>
      </w:r>
      <w:r w:rsidR="00334EFB">
        <w:t>.</w:t>
      </w:r>
    </w:p>
    <w:p w:rsidR="00334EFB" w:rsidRDefault="00334EFB" w:rsidP="002F17B7">
      <w:pPr>
        <w:pStyle w:val="Heading4"/>
      </w:pPr>
      <w:r>
        <w:rPr>
          <w:noProof/>
        </w:rPr>
        <w:drawing>
          <wp:inline distT="0" distB="0" distL="0" distR="0" wp14:anchorId="6328D853" wp14:editId="30FFCDD5">
            <wp:extent cx="5306265" cy="2752344"/>
            <wp:effectExtent l="19050" t="19050" r="27940" b="1016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306265" cy="2752344"/>
                    </a:xfrm>
                    <a:prstGeom prst="rect">
                      <a:avLst/>
                    </a:prstGeom>
                    <a:ln>
                      <a:solidFill>
                        <a:schemeClr val="accent1"/>
                      </a:solidFill>
                    </a:ln>
                  </pic:spPr>
                </pic:pic>
              </a:graphicData>
            </a:graphic>
          </wp:inline>
        </w:drawing>
      </w:r>
    </w:p>
    <w:p w:rsidR="00334EFB" w:rsidRDefault="00334EFB" w:rsidP="002F17B7">
      <w:pPr>
        <w:pStyle w:val="Heading4"/>
      </w:pPr>
      <w:r>
        <w:t>Create a second question. Select “add a question” from the drop down list next to select “Matching.” Select next.</w:t>
      </w:r>
    </w:p>
    <w:p w:rsidR="00334EFB" w:rsidRDefault="00334EFB" w:rsidP="002F17B7">
      <w:pPr>
        <w:pStyle w:val="Heading4"/>
      </w:pPr>
      <w:r>
        <w:t>Following the same guidelines as you did for the previous True/False question, add the following information:</w:t>
      </w:r>
    </w:p>
    <w:p w:rsidR="00334EFB" w:rsidRDefault="00334EFB" w:rsidP="002F17B7">
      <w:pPr>
        <w:pStyle w:val="Heading4"/>
      </w:pPr>
      <w:r>
        <w:t>Name: Input output devices</w:t>
      </w:r>
    </w:p>
    <w:p w:rsidR="00334EFB" w:rsidRDefault="00334EFB" w:rsidP="002F17B7">
      <w:pPr>
        <w:pStyle w:val="Heading4"/>
      </w:pPr>
      <w:r>
        <w:t>Question text: Match the type of device to the list on the right.</w:t>
      </w:r>
    </w:p>
    <w:p w:rsidR="00334EFB" w:rsidRDefault="00334EFB" w:rsidP="002F17B7">
      <w:pPr>
        <w:pStyle w:val="Heading4"/>
      </w:pPr>
      <w:r>
        <w:t>For each question you will type the question and the answer. An example would be:</w:t>
      </w:r>
    </w:p>
    <w:p w:rsidR="00334EFB" w:rsidRDefault="00334EFB" w:rsidP="002F17B7">
      <w:pPr>
        <w:pStyle w:val="Heading4"/>
      </w:pPr>
      <w:r>
        <w:t>Question = Mouse</w:t>
      </w:r>
    </w:p>
    <w:p w:rsidR="00334EFB" w:rsidRDefault="00334EFB" w:rsidP="002F17B7">
      <w:pPr>
        <w:pStyle w:val="Heading4"/>
      </w:pPr>
      <w:r>
        <w:t>Answer = Input</w:t>
      </w:r>
    </w:p>
    <w:p w:rsidR="00334EFB" w:rsidRDefault="00334EFB" w:rsidP="002F17B7">
      <w:pPr>
        <w:pStyle w:val="Heading4"/>
      </w:pPr>
      <w:r>
        <w:t>Add at least three items (three questions with three answers)</w:t>
      </w:r>
    </w:p>
    <w:p w:rsidR="00334EFB" w:rsidRDefault="00334EFB" w:rsidP="002F17B7">
      <w:pPr>
        <w:pStyle w:val="Heading4"/>
      </w:pPr>
      <w:r>
        <w:t xml:space="preserve">Above the first question is a text box to provide overall feedback for the question. </w:t>
      </w:r>
    </w:p>
    <w:p w:rsidR="00334EFB" w:rsidRDefault="00334EFB" w:rsidP="002F17B7">
      <w:pPr>
        <w:pStyle w:val="Heading4"/>
      </w:pPr>
      <w:r>
        <w:t>Be sure to select “</w:t>
      </w:r>
      <w:r>
        <w:rPr>
          <w:b/>
        </w:rPr>
        <w:t>Save changes</w:t>
      </w:r>
      <w:r>
        <w:t xml:space="preserve">” at the bottom of the page when you are finished. </w:t>
      </w:r>
    </w:p>
    <w:p w:rsidR="00334EFB" w:rsidRDefault="00334EFB" w:rsidP="002F17B7">
      <w:pPr>
        <w:pStyle w:val="Heading4"/>
      </w:pPr>
      <w:r>
        <w:t xml:space="preserve">On the Editing Quiz page you should see your new question added to your quiz container. If you would like to preview the quiz question you can select the small </w:t>
      </w:r>
      <w:r w:rsidR="00CF4D5E">
        <w:rPr>
          <w:noProof/>
        </w:rPr>
        <w:drawing>
          <wp:inline distT="0" distB="0" distL="0" distR="0" wp14:anchorId="4E151B8C" wp14:editId="1ACEB2D6">
            <wp:extent cx="397566" cy="469997"/>
            <wp:effectExtent l="0" t="0" r="2540"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val="0"/>
                        </a:ext>
                      </a:extLst>
                    </a:blip>
                    <a:stretch>
                      <a:fillRect/>
                    </a:stretch>
                  </pic:blipFill>
                  <pic:spPr>
                    <a:xfrm>
                      <a:off x="0" y="0"/>
                      <a:ext cx="402167" cy="475437"/>
                    </a:xfrm>
                    <a:prstGeom prst="rect">
                      <a:avLst/>
                    </a:prstGeom>
                  </pic:spPr>
                </pic:pic>
              </a:graphicData>
            </a:graphic>
          </wp:inline>
        </w:drawing>
      </w:r>
      <w:r>
        <w:t>magnifying glass next to the question name.</w:t>
      </w:r>
    </w:p>
    <w:p w:rsidR="00334EFB" w:rsidRDefault="00334EFB" w:rsidP="002F17B7">
      <w:pPr>
        <w:pStyle w:val="Heading4"/>
      </w:pPr>
    </w:p>
    <w:p w:rsidR="00334EFB" w:rsidRDefault="00334EFB" w:rsidP="00CF4D5E">
      <w:pPr>
        <w:pStyle w:val="Heading4"/>
        <w:keepNext/>
      </w:pPr>
      <w:r>
        <w:lastRenderedPageBreak/>
        <w:t>Select the “Order and paging tab” to move or delete questions, add pages, and repaginate questions.</w:t>
      </w:r>
    </w:p>
    <w:p w:rsidR="00334EFB" w:rsidRDefault="00334EFB" w:rsidP="00CF4D5E">
      <w:pPr>
        <w:pStyle w:val="Heading4"/>
        <w:keepNext/>
      </w:pPr>
      <w:r>
        <w:rPr>
          <w:noProof/>
        </w:rPr>
        <w:drawing>
          <wp:inline distT="0" distB="0" distL="0" distR="0" wp14:anchorId="4AE45248" wp14:editId="34357C9B">
            <wp:extent cx="5943600" cy="3408680"/>
            <wp:effectExtent l="19050" t="19050" r="19050" b="2032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943600" cy="3408680"/>
                    </a:xfrm>
                    <a:prstGeom prst="rect">
                      <a:avLst/>
                    </a:prstGeom>
                    <a:ln>
                      <a:solidFill>
                        <a:schemeClr val="accent1"/>
                      </a:solidFill>
                    </a:ln>
                  </pic:spPr>
                </pic:pic>
              </a:graphicData>
            </a:graphic>
          </wp:inline>
        </w:drawing>
      </w:r>
    </w:p>
    <w:p w:rsidR="00334EFB" w:rsidRDefault="00334EFB" w:rsidP="002F17B7">
      <w:pPr>
        <w:pStyle w:val="Heading4"/>
      </w:pPr>
    </w:p>
    <w:p w:rsidR="00334EFB" w:rsidRDefault="00334EFB" w:rsidP="002F17B7">
      <w:pPr>
        <w:pStyle w:val="Heading4"/>
      </w:pPr>
      <w:r>
        <w:t xml:space="preserve">You can preview your quiz by selecting the link in the Settings block or breadcrumb trail at the top of the page. </w:t>
      </w:r>
    </w:p>
    <w:p w:rsidR="00334EFB" w:rsidRDefault="00334EFB" w:rsidP="002F17B7">
      <w:pPr>
        <w:pStyle w:val="Heading4"/>
      </w:pPr>
      <w:r>
        <w:t xml:space="preserve">Reminder, you have two ‘parts’ to this quiz; the container (or body) and the questions. You can edit either one. </w:t>
      </w:r>
    </w:p>
    <w:p w:rsidR="00334EFB" w:rsidRDefault="00334EFB" w:rsidP="002F17B7">
      <w:pPr>
        <w:pStyle w:val="Heading4"/>
      </w:pPr>
      <w:r>
        <w:t xml:space="preserve">If you need to make changes to the quiz container, use the </w:t>
      </w:r>
      <w:r>
        <w:rPr>
          <w:b/>
        </w:rPr>
        <w:t>“Edit quiz</w:t>
      </w:r>
      <w:r>
        <w:t xml:space="preserve">” button in the Settings block. </w:t>
      </w:r>
    </w:p>
    <w:p w:rsidR="00334EFB" w:rsidRDefault="00334EFB" w:rsidP="002F17B7">
      <w:pPr>
        <w:pStyle w:val="Heading4"/>
      </w:pPr>
      <w:r>
        <w:t>If you need to edit a question, from preview mode, select the Edit question link or from the question bank, select the update icon.</w:t>
      </w:r>
    </w:p>
    <w:p w:rsidR="00334EFB" w:rsidRDefault="00334EFB" w:rsidP="002F17B7">
      <w:pPr>
        <w:pStyle w:val="Heading4"/>
      </w:pPr>
      <w:r>
        <w:rPr>
          <w:noProof/>
        </w:rPr>
        <w:drawing>
          <wp:inline distT="0" distB="0" distL="0" distR="0" wp14:anchorId="145A6073" wp14:editId="6A32D253">
            <wp:extent cx="5943600" cy="1061085"/>
            <wp:effectExtent l="19050" t="19050" r="19050" b="2476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943600" cy="1061085"/>
                    </a:xfrm>
                    <a:prstGeom prst="rect">
                      <a:avLst/>
                    </a:prstGeom>
                    <a:ln>
                      <a:solidFill>
                        <a:schemeClr val="accent1"/>
                      </a:solidFill>
                    </a:ln>
                  </pic:spPr>
                </pic:pic>
              </a:graphicData>
            </a:graphic>
          </wp:inline>
        </w:drawing>
      </w:r>
      <w:r>
        <w:t xml:space="preserve"> </w:t>
      </w:r>
    </w:p>
    <w:p w:rsidR="00334EFB" w:rsidRDefault="00334EFB" w:rsidP="002F17B7">
      <w:pPr>
        <w:pStyle w:val="Heading4"/>
      </w:pPr>
      <w:r>
        <w:t xml:space="preserve">Select your course name at the top of the page to return to the home page. </w:t>
      </w:r>
    </w:p>
    <w:p w:rsidR="00334EFB" w:rsidRDefault="00334EFB" w:rsidP="002F17B7">
      <w:pPr>
        <w:pStyle w:val="Heading4"/>
      </w:pPr>
      <w:r>
        <w:t xml:space="preserve">Continue with the next exercise.  </w:t>
      </w:r>
    </w:p>
    <w:p w:rsidR="00334EFB" w:rsidRDefault="00334EFB">
      <w:pPr>
        <w:spacing w:before="0" w:beforeAutospacing="0" w:after="0" w:afterAutospacing="0"/>
        <w:jc w:val="left"/>
        <w:rPr>
          <w:rFonts w:cs="Arial"/>
          <w:szCs w:val="20"/>
        </w:rPr>
      </w:pPr>
      <w:r>
        <w:rPr>
          <w:b/>
          <w:i/>
          <w:iCs/>
          <w:szCs w:val="20"/>
        </w:rPr>
        <w:br w:type="page"/>
      </w:r>
    </w:p>
    <w:p w:rsidR="004962B6" w:rsidRDefault="004962B6" w:rsidP="00D51C84">
      <w:pPr>
        <w:pStyle w:val="Heading2"/>
      </w:pPr>
      <w:bookmarkStart w:id="26" w:name="_Toc349569521"/>
      <w:r>
        <w:lastRenderedPageBreak/>
        <w:t>Exercise #</w:t>
      </w:r>
      <w:r w:rsidR="00334EFB">
        <w:t>9</w:t>
      </w:r>
      <w:r w:rsidR="00B14AB7">
        <w:t xml:space="preserve"> </w:t>
      </w:r>
      <w:r w:rsidR="00EE17BB" w:rsidRPr="00FF3AAF">
        <w:t>Optional</w:t>
      </w:r>
      <w:r w:rsidR="00EE17BB">
        <w:t>: Uploading and Linking to Multimedia Files</w:t>
      </w:r>
      <w:bookmarkEnd w:id="26"/>
    </w:p>
    <w:p w:rsidR="00B14AB7" w:rsidRPr="004B43A2" w:rsidRDefault="00187512" w:rsidP="003244E5">
      <w:pPr>
        <w:keepNext/>
      </w:pPr>
      <w:r>
        <w:t xml:space="preserve">Using multimedia </w:t>
      </w:r>
      <w:r w:rsidR="00B14AB7">
        <w:t xml:space="preserve">is a natural and powerful way to enhance your teaching. This optional exercise walks you through uploading a multimedia file and linking it to a resource page for students to view. </w:t>
      </w:r>
      <w:r w:rsidR="004B43A2">
        <w:rPr>
          <w:i/>
        </w:rPr>
        <w:t xml:space="preserve">Caution: </w:t>
      </w:r>
      <w:r w:rsidR="004B43A2">
        <w:t>Check the file propertie</w:t>
      </w:r>
      <w:r w:rsidR="006370EE">
        <w:t xml:space="preserve">s to make sure it is under the </w:t>
      </w:r>
      <w:r w:rsidR="00863C7C">
        <w:t>size</w:t>
      </w:r>
      <w:r w:rsidR="004B43A2">
        <w:t xml:space="preserve"> limit</w:t>
      </w:r>
      <w:r w:rsidR="00863C7C">
        <w:t xml:space="preserve"> for your server</w:t>
      </w:r>
      <w:r w:rsidR="004B43A2">
        <w:t xml:space="preserve">. </w:t>
      </w:r>
      <w:r w:rsidR="00863C7C">
        <w:t>Video files tend to be fairly large.</w:t>
      </w:r>
      <w:r w:rsidR="004B43A2" w:rsidRPr="004B43A2">
        <w:t xml:space="preserve"> On a Windows computer you can right-</w:t>
      </w:r>
      <w:r w:rsidR="00E13E85">
        <w:t>click the file and choose properties.</w:t>
      </w:r>
      <w:r w:rsidR="004B43A2" w:rsidRPr="004B43A2">
        <w:t xml:space="preserve"> </w:t>
      </w:r>
      <w:r w:rsidR="00E13E85">
        <w:t>O</w:t>
      </w:r>
      <w:r w:rsidR="004B43A2" w:rsidRPr="004B43A2">
        <w:t xml:space="preserve">n a Macintosh computer you can select the file and press </w:t>
      </w:r>
      <w:proofErr w:type="spellStart"/>
      <w:r w:rsidR="004B43A2" w:rsidRPr="004B43A2">
        <w:t>AppleKey</w:t>
      </w:r>
      <w:proofErr w:type="spellEnd"/>
      <w:r w:rsidR="004B43A2" w:rsidRPr="004B43A2">
        <w:t xml:space="preserve"> - I (for Information), or choose File</w:t>
      </w:r>
      <w:r w:rsidR="00E13E85">
        <w:t xml:space="preserve"> </w:t>
      </w:r>
      <w:r w:rsidR="004B43A2" w:rsidRPr="004B43A2">
        <w:t>&gt;</w:t>
      </w:r>
      <w:r w:rsidR="00E13E85">
        <w:t xml:space="preserve"> </w:t>
      </w:r>
      <w:r w:rsidR="004B43A2" w:rsidRPr="004B43A2">
        <w:t xml:space="preserve">File/Get Info from the menu bar. The file size should be listed within the dialog box presented. </w:t>
      </w:r>
    </w:p>
    <w:p w:rsidR="00863C7C" w:rsidRDefault="006E7F54" w:rsidP="002F17B7">
      <w:pPr>
        <w:pStyle w:val="Heading4"/>
      </w:pPr>
      <w:r>
        <w:t xml:space="preserve">First, you must download or save your </w:t>
      </w:r>
      <w:r w:rsidR="00187512">
        <w:t>multimedia</w:t>
      </w:r>
      <w:r>
        <w:t xml:space="preserve"> file to a folder on your computer. Make sure you know where you saved it! </w:t>
      </w:r>
    </w:p>
    <w:p w:rsidR="00863C7C" w:rsidRDefault="006E7F54" w:rsidP="002F17B7">
      <w:pPr>
        <w:pStyle w:val="Heading4"/>
      </w:pPr>
      <w:r>
        <w:t xml:space="preserve">From your </w:t>
      </w:r>
      <w:r w:rsidR="00863C7C">
        <w:t>My Home page</w:t>
      </w:r>
      <w:r>
        <w:t xml:space="preserve">, </w:t>
      </w:r>
      <w:r w:rsidR="00863C7C">
        <w:t>select manage My Private files</w:t>
      </w:r>
      <w:r>
        <w:t xml:space="preserve">. </w:t>
      </w:r>
    </w:p>
    <w:p w:rsidR="006E7F54" w:rsidRDefault="006E7F54" w:rsidP="002F17B7">
      <w:pPr>
        <w:pStyle w:val="Heading4"/>
      </w:pPr>
      <w:r>
        <w:t>Selec</w:t>
      </w:r>
      <w:r w:rsidR="004B43A2">
        <w:t>t</w:t>
      </w:r>
      <w:r w:rsidR="00863C7C">
        <w:t xml:space="preserve"> or create</w:t>
      </w:r>
      <w:r w:rsidR="004B43A2">
        <w:t xml:space="preserve"> the folder</w:t>
      </w:r>
      <w:r w:rsidR="00CE1A33">
        <w:t xml:space="preserve"> in which</w:t>
      </w:r>
      <w:r w:rsidR="004B43A2">
        <w:t xml:space="preserve"> you wish the </w:t>
      </w:r>
      <w:r w:rsidR="00187512">
        <w:t>multimedia</w:t>
      </w:r>
      <w:r w:rsidR="004B43A2">
        <w:t xml:space="preserve"> </w:t>
      </w:r>
      <w:r>
        <w:t>file to be stored</w:t>
      </w:r>
      <w:r w:rsidR="00CE1A33">
        <w:t>.</w:t>
      </w:r>
    </w:p>
    <w:p w:rsidR="006E7F54" w:rsidRDefault="00AB64D1" w:rsidP="002F17B7">
      <w:pPr>
        <w:pStyle w:val="Heading4"/>
      </w:pPr>
      <w:r>
        <w:t>Select</w:t>
      </w:r>
      <w:r w:rsidR="006E7F54">
        <w:t xml:space="preserve"> the “</w:t>
      </w:r>
      <w:r w:rsidR="00863C7C">
        <w:t>Add</w:t>
      </w:r>
      <w:r w:rsidR="006E7F54">
        <w:t>” button</w:t>
      </w:r>
      <w:r w:rsidR="009B3C32">
        <w:t>.</w:t>
      </w:r>
      <w:r w:rsidR="00854B5B">
        <w:t xml:space="preserve"> </w:t>
      </w:r>
    </w:p>
    <w:p w:rsidR="00B901B7" w:rsidRDefault="00854B5B" w:rsidP="002F17B7">
      <w:pPr>
        <w:pStyle w:val="Heading4"/>
      </w:pPr>
      <w:r>
        <w:t>Select “Upload a file” and n</w:t>
      </w:r>
      <w:r w:rsidR="006E7F54">
        <w:t xml:space="preserve">avigate to the folder </w:t>
      </w:r>
      <w:r>
        <w:t xml:space="preserve">on your computer </w:t>
      </w:r>
      <w:r w:rsidR="006E7F54">
        <w:t xml:space="preserve">where your file is stored. Be sure to select it and </w:t>
      </w:r>
      <w:r w:rsidR="00E13E85">
        <w:t>select</w:t>
      </w:r>
      <w:r w:rsidR="006E7F54">
        <w:t xml:space="preserve"> “Open.” You will see the path displayed in the text box, but the file </w:t>
      </w:r>
      <w:r w:rsidR="006E7F54" w:rsidRPr="00B14AB7">
        <w:rPr>
          <w:b/>
        </w:rPr>
        <w:t>WILL NOT</w:t>
      </w:r>
      <w:r w:rsidR="006E7F54">
        <w:t xml:space="preserve"> be uploaded until you </w:t>
      </w:r>
      <w:r w:rsidR="00E13E85">
        <w:t>select</w:t>
      </w:r>
      <w:r w:rsidR="006E7F54">
        <w:t xml:space="preserve"> the “Upload this file” button.</w:t>
      </w:r>
    </w:p>
    <w:p w:rsidR="006E7F54" w:rsidRDefault="006E7F54" w:rsidP="002F17B7">
      <w:pPr>
        <w:pStyle w:val="Heading4"/>
      </w:pPr>
      <w:r>
        <w:br/>
      </w:r>
      <w:r w:rsidR="00854B5B">
        <w:rPr>
          <w:noProof/>
        </w:rPr>
        <w:drawing>
          <wp:inline distT="0" distB="0" distL="0" distR="0" wp14:anchorId="3ABB9CFC" wp14:editId="4A82396D">
            <wp:extent cx="2926080" cy="1232413"/>
            <wp:effectExtent l="19050" t="19050" r="26670" b="254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2927967" cy="1233208"/>
                    </a:xfrm>
                    <a:prstGeom prst="rect">
                      <a:avLst/>
                    </a:prstGeom>
                    <a:ln>
                      <a:solidFill>
                        <a:schemeClr val="accent1"/>
                      </a:solidFill>
                    </a:ln>
                  </pic:spPr>
                </pic:pic>
              </a:graphicData>
            </a:graphic>
          </wp:inline>
        </w:drawing>
      </w:r>
    </w:p>
    <w:p w:rsidR="00F662E9" w:rsidRDefault="006E7F54" w:rsidP="002F17B7">
      <w:pPr>
        <w:pStyle w:val="Heading4"/>
      </w:pPr>
      <w:r>
        <w:t>Once uploaded, the top of the page will say “File uploaded successfully.” Please note th</w:t>
      </w:r>
      <w:r w:rsidR="00854B5B">
        <w:t>at</w:t>
      </w:r>
      <w:r>
        <w:t xml:space="preserve"> file sizes are li</w:t>
      </w:r>
      <w:r w:rsidR="006370EE">
        <w:t>mited to 5</w:t>
      </w:r>
      <w:r>
        <w:t xml:space="preserve">0 megabytes. </w:t>
      </w:r>
      <w:r w:rsidR="000906C4">
        <w:t xml:space="preserve">Linking this </w:t>
      </w:r>
      <w:r w:rsidR="00187512">
        <w:t>multimedia</w:t>
      </w:r>
      <w:r w:rsidR="000906C4">
        <w:t xml:space="preserve"> file to a resource you create in your course is the second half of this process. Now that </w:t>
      </w:r>
      <w:r w:rsidR="00187512">
        <w:t>your file is uploaded, you can link</w:t>
      </w:r>
      <w:r w:rsidR="000906C4">
        <w:t xml:space="preserve"> to it as needed.</w:t>
      </w:r>
    </w:p>
    <w:p w:rsidR="00854B5B" w:rsidRDefault="000906C4" w:rsidP="002F17B7">
      <w:pPr>
        <w:pStyle w:val="Heading4"/>
      </w:pPr>
      <w:r>
        <w:t xml:space="preserve">Return to your course home page by </w:t>
      </w:r>
      <w:r w:rsidR="00E13E85">
        <w:t>select</w:t>
      </w:r>
      <w:r>
        <w:t xml:space="preserve">ing </w:t>
      </w:r>
      <w:r w:rsidR="00854B5B">
        <w:t xml:space="preserve">My Courses and then your </w:t>
      </w:r>
      <w:r>
        <w:t>cour</w:t>
      </w:r>
      <w:r w:rsidR="00F662E9">
        <w:t xml:space="preserve">se name </w:t>
      </w:r>
      <w:r w:rsidR="00854B5B">
        <w:t>in Navigation.</w:t>
      </w:r>
    </w:p>
    <w:p w:rsidR="009B3C32" w:rsidRDefault="00854B5B" w:rsidP="002F17B7">
      <w:pPr>
        <w:pStyle w:val="Heading4"/>
      </w:pPr>
      <w:r>
        <w:t>From</w:t>
      </w:r>
      <w:r w:rsidR="00F662E9">
        <w:t xml:space="preserve"> the </w:t>
      </w:r>
      <w:r w:rsidR="00663008">
        <w:t xml:space="preserve">“Activity Chooser” or </w:t>
      </w:r>
      <w:r w:rsidR="00B632A2">
        <w:t>“</w:t>
      </w:r>
      <w:r w:rsidR="00F662E9">
        <w:t>Add a resource</w:t>
      </w:r>
      <w:r w:rsidR="00B632A2">
        <w:t>”</w:t>
      </w:r>
      <w:r w:rsidR="00F662E9">
        <w:t xml:space="preserve"> drop down list, choose “</w:t>
      </w:r>
      <w:r>
        <w:t>File</w:t>
      </w:r>
      <w:r w:rsidR="00B632A2">
        <w:t>.</w:t>
      </w:r>
      <w:r w:rsidR="00F662E9">
        <w:t>”</w:t>
      </w:r>
    </w:p>
    <w:p w:rsidR="00854B5B" w:rsidRDefault="00854B5B" w:rsidP="002F17B7">
      <w:pPr>
        <w:pStyle w:val="Heading4"/>
      </w:pPr>
      <w:r>
        <w:rPr>
          <w:noProof/>
        </w:rPr>
        <w:drawing>
          <wp:inline distT="0" distB="0" distL="0" distR="0" wp14:anchorId="00E1E830" wp14:editId="759527E4">
            <wp:extent cx="2085714" cy="1600000"/>
            <wp:effectExtent l="19050" t="19050" r="10160" b="196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085714" cy="1600000"/>
                    </a:xfrm>
                    <a:prstGeom prst="rect">
                      <a:avLst/>
                    </a:prstGeom>
                    <a:ln>
                      <a:solidFill>
                        <a:schemeClr val="accent1"/>
                      </a:solidFill>
                    </a:ln>
                  </pic:spPr>
                </pic:pic>
              </a:graphicData>
            </a:graphic>
          </wp:inline>
        </w:drawing>
      </w:r>
    </w:p>
    <w:p w:rsidR="00B901B7" w:rsidRDefault="00B901B7" w:rsidP="002F17B7">
      <w:pPr>
        <w:pStyle w:val="Heading4"/>
      </w:pPr>
    </w:p>
    <w:p w:rsidR="00854B5B" w:rsidRDefault="00F662E9" w:rsidP="002F17B7">
      <w:pPr>
        <w:pStyle w:val="Heading4"/>
      </w:pPr>
      <w:r>
        <w:lastRenderedPageBreak/>
        <w:t>On the next page fill</w:t>
      </w:r>
      <w:r w:rsidR="00187512">
        <w:t>,</w:t>
      </w:r>
      <w:r>
        <w:t xml:space="preserve"> out the top of the form with pertinent information.</w:t>
      </w:r>
    </w:p>
    <w:p w:rsidR="00B901B7" w:rsidRDefault="00854B5B" w:rsidP="002F17B7">
      <w:pPr>
        <w:pStyle w:val="Heading4"/>
      </w:pPr>
      <w:r>
        <w:rPr>
          <w:noProof/>
        </w:rPr>
        <w:drawing>
          <wp:inline distT="0" distB="0" distL="0" distR="0" wp14:anchorId="76284758" wp14:editId="0245E765">
            <wp:extent cx="4476585" cy="3273263"/>
            <wp:effectExtent l="19050" t="19050" r="19685" b="2286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4473592" cy="3271075"/>
                    </a:xfrm>
                    <a:prstGeom prst="rect">
                      <a:avLst/>
                    </a:prstGeom>
                    <a:ln>
                      <a:solidFill>
                        <a:schemeClr val="accent1"/>
                      </a:solidFill>
                    </a:ln>
                  </pic:spPr>
                </pic:pic>
              </a:graphicData>
            </a:graphic>
          </wp:inline>
        </w:drawing>
      </w:r>
      <w:r w:rsidR="00F662E9">
        <w:br/>
      </w:r>
    </w:p>
    <w:p w:rsidR="00F662E9" w:rsidRDefault="00F662E9" w:rsidP="002F17B7">
      <w:pPr>
        <w:pStyle w:val="Heading4"/>
      </w:pPr>
      <w:r>
        <w:t xml:space="preserve">When you are finished with the </w:t>
      </w:r>
      <w:r w:rsidR="00DE18C4">
        <w:t>description</w:t>
      </w:r>
      <w:r>
        <w:t xml:space="preserve">, </w:t>
      </w:r>
      <w:r w:rsidR="00E13E85">
        <w:t>select</w:t>
      </w:r>
      <w:r>
        <w:t xml:space="preserve"> the button “</w:t>
      </w:r>
      <w:r w:rsidR="00854B5B">
        <w:t>Add</w:t>
      </w:r>
      <w:r>
        <w:t xml:space="preserve">…” </w:t>
      </w:r>
    </w:p>
    <w:p w:rsidR="009B3C32" w:rsidRDefault="00854B5B" w:rsidP="002F17B7">
      <w:pPr>
        <w:pStyle w:val="Heading4"/>
      </w:pPr>
      <w:r>
        <w:t xml:space="preserve">Navigate </w:t>
      </w:r>
      <w:r w:rsidR="00DE18C4">
        <w:t xml:space="preserve">to </w:t>
      </w:r>
      <w:r>
        <w:t>the File Picker to find</w:t>
      </w:r>
      <w:r w:rsidR="00B62A68">
        <w:t xml:space="preserve"> your file and </w:t>
      </w:r>
      <w:r w:rsidR="00AB64D1">
        <w:t>select</w:t>
      </w:r>
      <w:r w:rsidR="00B62A68">
        <w:t xml:space="preserve"> “</w:t>
      </w:r>
      <w:r>
        <w:t>Select this file</w:t>
      </w:r>
      <w:r w:rsidR="00B32CEF">
        <w:t>.</w:t>
      </w:r>
      <w:r>
        <w:t>”</w:t>
      </w:r>
    </w:p>
    <w:p w:rsidR="00B62A68" w:rsidRDefault="00B62A68" w:rsidP="002F17B7">
      <w:pPr>
        <w:pStyle w:val="Heading4"/>
      </w:pPr>
      <w:r>
        <w:t xml:space="preserve">You will return to the </w:t>
      </w:r>
      <w:r w:rsidR="00B632A2">
        <w:t>“</w:t>
      </w:r>
      <w:r>
        <w:t xml:space="preserve">Adding a </w:t>
      </w:r>
      <w:r w:rsidR="00854B5B">
        <w:t>new file to Topic #</w:t>
      </w:r>
      <w:r w:rsidR="00B632A2">
        <w:t>”</w:t>
      </w:r>
      <w:r>
        <w:t xml:space="preserve"> page. Rev</w:t>
      </w:r>
      <w:r w:rsidR="00854B5B">
        <w:t xml:space="preserve">iew the other options available. Select </w:t>
      </w:r>
      <w:r>
        <w:t>“</w:t>
      </w:r>
      <w:r w:rsidR="00854B5B">
        <w:t>Save and display</w:t>
      </w:r>
      <w:r>
        <w:t>” bu</w:t>
      </w:r>
      <w:r w:rsidR="00854B5B">
        <w:t>tton at the bottom of the page to save your changes.</w:t>
      </w:r>
      <w:r>
        <w:br/>
      </w:r>
    </w:p>
    <w:p w:rsidR="009B3C32" w:rsidRDefault="00B62A68" w:rsidP="002F17B7">
      <w:pPr>
        <w:pStyle w:val="Heading4"/>
      </w:pPr>
      <w:r>
        <w:t>If the movie starts, or picture displays</w:t>
      </w:r>
      <w:r w:rsidR="00B632A2">
        <w:t xml:space="preserve"> in a separate window</w:t>
      </w:r>
      <w:r>
        <w:t xml:space="preserve">, simply close </w:t>
      </w:r>
      <w:r w:rsidR="00B632A2">
        <w:t>it</w:t>
      </w:r>
      <w:r>
        <w:t xml:space="preserve">. You can then return to your course homepage by </w:t>
      </w:r>
      <w:r w:rsidR="00E13E85">
        <w:t>selecting</w:t>
      </w:r>
      <w:r>
        <w:t xml:space="preserve"> the course name at the top of the page. You should see your media link in the section where you added it as a resource. </w:t>
      </w:r>
    </w:p>
    <w:p w:rsidR="00B62A68" w:rsidRDefault="00B62A68" w:rsidP="002F17B7">
      <w:pPr>
        <w:pStyle w:val="Heading4"/>
      </w:pPr>
      <w:r>
        <w:br/>
      </w:r>
      <w:r w:rsidR="00854B5B">
        <w:rPr>
          <w:noProof/>
        </w:rPr>
        <w:drawing>
          <wp:inline distT="0" distB="0" distL="0" distR="0" wp14:anchorId="4ECABADF" wp14:editId="526FEB28">
            <wp:extent cx="3965711" cy="667909"/>
            <wp:effectExtent l="19050" t="19050" r="15875" b="1841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3958331" cy="666666"/>
                    </a:xfrm>
                    <a:prstGeom prst="rect">
                      <a:avLst/>
                    </a:prstGeom>
                    <a:ln>
                      <a:solidFill>
                        <a:schemeClr val="accent1"/>
                      </a:solidFill>
                    </a:ln>
                  </pic:spPr>
                </pic:pic>
              </a:graphicData>
            </a:graphic>
          </wp:inline>
        </w:drawing>
      </w:r>
    </w:p>
    <w:p w:rsidR="00B62A68" w:rsidRDefault="00AB64D1" w:rsidP="002F17B7">
      <w:pPr>
        <w:pStyle w:val="Heading4"/>
      </w:pPr>
      <w:r>
        <w:t>Select</w:t>
      </w:r>
      <w:r w:rsidR="00B62A68">
        <w:t xml:space="preserve"> the link to make sure it works properly. </w:t>
      </w:r>
    </w:p>
    <w:p w:rsidR="008523FE" w:rsidRPr="008A0E04" w:rsidRDefault="008A0E04">
      <w:r>
        <w:t xml:space="preserve">This short session provides the </w:t>
      </w:r>
      <w:r>
        <w:rPr>
          <w:b/>
          <w:i/>
        </w:rPr>
        <w:t>basics</w:t>
      </w:r>
      <w:r>
        <w:t xml:space="preserve"> for navigating through your Moodle course. To truly master all the available features you will need to spend more time reviewing additional training and support information. In the end, it will be worth it!</w:t>
      </w:r>
    </w:p>
    <w:p w:rsidR="00334EFB" w:rsidRPr="00F92CAB" w:rsidRDefault="00334EFB" w:rsidP="00D51C84">
      <w:pPr>
        <w:pStyle w:val="Heading2"/>
      </w:pPr>
      <w:bookmarkStart w:id="27" w:name="_Toc349569522"/>
      <w:r>
        <w:t>Exercise #10 Optional:</w:t>
      </w:r>
      <w:r w:rsidRPr="00ED07C2">
        <w:t xml:space="preserve"> </w:t>
      </w:r>
      <w:r>
        <w:t>Creating a Choice Activity</w:t>
      </w:r>
      <w:bookmarkEnd w:id="27"/>
    </w:p>
    <w:p w:rsidR="00334EFB" w:rsidRDefault="00334EFB" w:rsidP="002F17B7">
      <w:pPr>
        <w:pStyle w:val="Heading4"/>
      </w:pPr>
      <w:r>
        <w:t>“Choice” allows you to create a one question activity.</w:t>
      </w:r>
    </w:p>
    <w:p w:rsidR="00334EFB" w:rsidRDefault="00334EFB" w:rsidP="002F17B7">
      <w:pPr>
        <w:pStyle w:val="Heading4"/>
      </w:pPr>
      <w:r>
        <w:lastRenderedPageBreak/>
        <w:t xml:space="preserve">Find the drop down list for “Add </w:t>
      </w:r>
      <w:proofErr w:type="gramStart"/>
      <w:r>
        <w:t>an</w:t>
      </w:r>
      <w:proofErr w:type="gramEnd"/>
      <w:r>
        <w:t xml:space="preserve"> activity” under your first week/topic block.</w:t>
      </w:r>
    </w:p>
    <w:p w:rsidR="00334EFB" w:rsidRDefault="00334EFB" w:rsidP="002F17B7">
      <w:pPr>
        <w:pStyle w:val="Heading4"/>
      </w:pPr>
      <w:r>
        <w:rPr>
          <w:noProof/>
        </w:rPr>
        <w:drawing>
          <wp:inline distT="0" distB="0" distL="0" distR="0" wp14:anchorId="2A9D4ED3" wp14:editId="6FE5C0B4">
            <wp:extent cx="1860041" cy="2608028"/>
            <wp:effectExtent l="19050" t="19050" r="26035" b="2095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1858020" cy="2605194"/>
                    </a:xfrm>
                    <a:prstGeom prst="rect">
                      <a:avLst/>
                    </a:prstGeom>
                    <a:ln>
                      <a:solidFill>
                        <a:schemeClr val="accent1"/>
                      </a:solidFill>
                    </a:ln>
                  </pic:spPr>
                </pic:pic>
              </a:graphicData>
            </a:graphic>
          </wp:inline>
        </w:drawing>
      </w:r>
    </w:p>
    <w:p w:rsidR="00334EFB" w:rsidRDefault="00334EFB" w:rsidP="002F17B7">
      <w:pPr>
        <w:pStyle w:val="Heading4"/>
      </w:pPr>
      <w:r>
        <w:t xml:space="preserve">From the list choose “Choice.” </w:t>
      </w:r>
    </w:p>
    <w:p w:rsidR="00334EFB" w:rsidRDefault="00334EFB" w:rsidP="002F17B7">
      <w:pPr>
        <w:pStyle w:val="Heading4"/>
      </w:pPr>
      <w:r>
        <w:t xml:space="preserve">Enter in the “Choice name” text box </w:t>
      </w:r>
      <w:r>
        <w:rPr>
          <w:b/>
        </w:rPr>
        <w:t>My First Choice Activity.</w:t>
      </w:r>
    </w:p>
    <w:p w:rsidR="00334EFB" w:rsidRDefault="00334EFB" w:rsidP="002F17B7">
      <w:pPr>
        <w:pStyle w:val="Heading4"/>
      </w:pPr>
      <w:r>
        <w:t xml:space="preserve">In the “Introduction text” box type </w:t>
      </w:r>
      <w:r>
        <w:rPr>
          <w:b/>
        </w:rPr>
        <w:t>Choose your favorite color</w:t>
      </w:r>
      <w:r>
        <w:t xml:space="preserve">. </w:t>
      </w:r>
    </w:p>
    <w:p w:rsidR="00334EFB" w:rsidRDefault="00334EFB" w:rsidP="002F17B7">
      <w:pPr>
        <w:pStyle w:val="Heading4"/>
      </w:pPr>
      <w:r>
        <w:t xml:space="preserve">Make sure you fill in all fields marked in RED; they are required. </w:t>
      </w:r>
    </w:p>
    <w:p w:rsidR="00334EFB" w:rsidRDefault="00334EFB" w:rsidP="002F17B7">
      <w:pPr>
        <w:pStyle w:val="Heading4"/>
      </w:pPr>
      <w:r>
        <w:t xml:space="preserve">Type in 3 to 5 color options in the text boxes provided. </w:t>
      </w:r>
    </w:p>
    <w:p w:rsidR="00334EFB" w:rsidRDefault="00334EFB" w:rsidP="002F17B7">
      <w:pPr>
        <w:pStyle w:val="Heading4"/>
      </w:pPr>
      <w:r>
        <w:t>In Miscellaneous settings change “Publish results” to “Show results to a student after they answer.”</w:t>
      </w:r>
    </w:p>
    <w:p w:rsidR="00334EFB" w:rsidRDefault="00334EFB" w:rsidP="002F17B7">
      <w:pPr>
        <w:pStyle w:val="Heading4"/>
      </w:pPr>
      <w:r>
        <w:t>Review the additional miscellaneous settings that allow you to restrict the time period, change display settings, and allow students to update their responses.</w:t>
      </w:r>
    </w:p>
    <w:p w:rsidR="00334EFB" w:rsidRDefault="00334EFB" w:rsidP="002F17B7">
      <w:pPr>
        <w:pStyle w:val="Heading4"/>
      </w:pPr>
      <w:r>
        <w:t xml:space="preserve">Select “Save and display” at the bottom of the page. </w:t>
      </w:r>
      <w:r>
        <w:br/>
      </w:r>
      <w:r>
        <w:rPr>
          <w:noProof/>
        </w:rPr>
        <w:drawing>
          <wp:inline distT="0" distB="0" distL="0" distR="0" wp14:anchorId="5C1EA13D" wp14:editId="1E1C97ED">
            <wp:extent cx="3792773" cy="1045149"/>
            <wp:effectExtent l="19050" t="19050" r="17780" b="222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798893" cy="1046835"/>
                    </a:xfrm>
                    <a:prstGeom prst="rect">
                      <a:avLst/>
                    </a:prstGeom>
                    <a:ln>
                      <a:solidFill>
                        <a:schemeClr val="accent1"/>
                      </a:solidFill>
                    </a:ln>
                  </pic:spPr>
                </pic:pic>
              </a:graphicData>
            </a:graphic>
          </wp:inline>
        </w:drawing>
      </w:r>
    </w:p>
    <w:p w:rsidR="00334EFB" w:rsidRDefault="00334EFB" w:rsidP="002F17B7">
      <w:pPr>
        <w:pStyle w:val="Heading4"/>
      </w:pPr>
      <w:r>
        <w:t>If you made a mistake, or wish to change your Choice activity, return to your course home page, locate the Choice activity, and select the update icon. Make your changes and save your changes.</w:t>
      </w:r>
    </w:p>
    <w:p w:rsidR="00334EFB" w:rsidRDefault="00334EFB" w:rsidP="002F17B7">
      <w:pPr>
        <w:pStyle w:val="Heading4"/>
      </w:pPr>
      <w:r>
        <w:rPr>
          <w:noProof/>
        </w:rPr>
        <w:drawing>
          <wp:inline distT="0" distB="0" distL="0" distR="0" wp14:anchorId="49FD0EC0" wp14:editId="0C2BC9AC">
            <wp:extent cx="3466667" cy="590476"/>
            <wp:effectExtent l="19050" t="19050" r="19685" b="1968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3466667" cy="590476"/>
                    </a:xfrm>
                    <a:prstGeom prst="rect">
                      <a:avLst/>
                    </a:prstGeom>
                    <a:ln>
                      <a:solidFill>
                        <a:schemeClr val="accent1"/>
                      </a:solidFill>
                    </a:ln>
                  </pic:spPr>
                </pic:pic>
              </a:graphicData>
            </a:graphic>
          </wp:inline>
        </w:drawing>
      </w:r>
    </w:p>
    <w:p w:rsidR="00334EFB" w:rsidRDefault="00334EFB" w:rsidP="002F17B7">
      <w:pPr>
        <w:pStyle w:val="Heading4"/>
      </w:pPr>
      <w:r>
        <w:t>Once satisfied with your activity, select one of the colors as your favorite and select “Save my choice.”</w:t>
      </w:r>
    </w:p>
    <w:p w:rsidR="00334EFB" w:rsidRDefault="00334EFB" w:rsidP="002F17B7">
      <w:pPr>
        <w:pStyle w:val="Heading4"/>
      </w:pPr>
      <w:r>
        <w:lastRenderedPageBreak/>
        <w:t xml:space="preserve">Once you (or a student) answer the question, you will see your response and a consolidation of all other responses as well. </w:t>
      </w:r>
    </w:p>
    <w:p w:rsidR="00334EFB" w:rsidRDefault="00334EFB" w:rsidP="002F17B7">
      <w:pPr>
        <w:pStyle w:val="Heading4"/>
      </w:pPr>
      <w:r>
        <w:rPr>
          <w:noProof/>
        </w:rPr>
        <w:drawing>
          <wp:inline distT="0" distB="0" distL="0" distR="0" wp14:anchorId="06E490DF" wp14:editId="09967622">
            <wp:extent cx="3856383" cy="2355443"/>
            <wp:effectExtent l="19050" t="19050" r="10795" b="260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853805" cy="2353868"/>
                    </a:xfrm>
                    <a:prstGeom prst="rect">
                      <a:avLst/>
                    </a:prstGeom>
                    <a:ln>
                      <a:solidFill>
                        <a:schemeClr val="accent1"/>
                      </a:solidFill>
                    </a:ln>
                  </pic:spPr>
                </pic:pic>
              </a:graphicData>
            </a:graphic>
          </wp:inline>
        </w:drawing>
      </w:r>
    </w:p>
    <w:p w:rsidR="00334EFB" w:rsidRDefault="00334EFB" w:rsidP="002F17B7">
      <w:pPr>
        <w:pStyle w:val="Heading4"/>
      </w:pPr>
      <w:r>
        <w:t>In addition, the teacher can see all student responses and download the results into a spreadsheet or as text data if desired. Select the link in the upper right corner “View XX responses.” This is where the teacher can remove student attempts as well.</w:t>
      </w:r>
    </w:p>
    <w:p w:rsidR="00334EFB" w:rsidRDefault="00334EFB" w:rsidP="002F17B7">
      <w:pPr>
        <w:pStyle w:val="Heading4"/>
      </w:pPr>
      <w:r>
        <w:rPr>
          <w:noProof/>
        </w:rPr>
        <w:drawing>
          <wp:inline distT="0" distB="0" distL="0" distR="0" wp14:anchorId="6C3EB5E3" wp14:editId="3CD4C6DE">
            <wp:extent cx="4653840" cy="1987826"/>
            <wp:effectExtent l="19050" t="19050" r="13970" b="1270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4657994" cy="1989600"/>
                    </a:xfrm>
                    <a:prstGeom prst="rect">
                      <a:avLst/>
                    </a:prstGeom>
                    <a:ln>
                      <a:solidFill>
                        <a:schemeClr val="accent1"/>
                      </a:solidFill>
                    </a:ln>
                  </pic:spPr>
                </pic:pic>
              </a:graphicData>
            </a:graphic>
          </wp:inline>
        </w:drawing>
      </w:r>
    </w:p>
    <w:p w:rsidR="00334EFB" w:rsidRPr="00F92CAB" w:rsidRDefault="00334EFB" w:rsidP="002F17B7">
      <w:pPr>
        <w:pStyle w:val="Heading4"/>
      </w:pPr>
      <w:r>
        <w:t>Return to your course homepage by selecting the course name in the breadcrumb trail at the top of the page or in Navigation.</w:t>
      </w:r>
    </w:p>
    <w:p w:rsidR="00550BA8" w:rsidRDefault="00550BA8" w:rsidP="009F5C43">
      <w:pPr>
        <w:pStyle w:val="Heading1"/>
      </w:pPr>
      <w:bookmarkStart w:id="28" w:name="_Toc349569523"/>
      <w:r>
        <w:t>Communicating within Moodle</w:t>
      </w:r>
      <w:bookmarkEnd w:id="28"/>
    </w:p>
    <w:p w:rsidR="00550BA8" w:rsidRPr="009F5C43" w:rsidRDefault="00550BA8" w:rsidP="009F5C43">
      <w:r>
        <w:t xml:space="preserve">A key component to a good online course is establishing and maintaining communication between your students. Fortunately, Moodle has several options for you. These include using synchronous text-based “Chat” resources, using a discussion forum, and the most immediate form of asynchronous communication is using the Messaging feature. </w:t>
      </w:r>
    </w:p>
    <w:p w:rsidR="00550BA8" w:rsidRDefault="00550BA8" w:rsidP="001B7010">
      <w:pPr>
        <w:pStyle w:val="Heading2"/>
      </w:pPr>
      <w:bookmarkStart w:id="29" w:name="_Toc349569524"/>
      <w:r>
        <w:t>Messaging in Moodle</w:t>
      </w:r>
      <w:bookmarkEnd w:id="29"/>
    </w:p>
    <w:p w:rsidR="00550BA8" w:rsidRDefault="00550BA8" w:rsidP="002F17B7">
      <w:pPr>
        <w:pStyle w:val="Heading4"/>
      </w:pPr>
      <w:r>
        <w:t xml:space="preserve">Moodle contains a robust messaging system where you can communicate with students </w:t>
      </w:r>
      <w:r>
        <w:rPr>
          <w:i/>
        </w:rPr>
        <w:t>within</w:t>
      </w:r>
      <w:r>
        <w:t xml:space="preserve"> Moodle and keep a record of everything sent and received. Messages are sent via a pop-up Message window. If you have messages, you get a pop-up window when </w:t>
      </w:r>
      <w:r>
        <w:lastRenderedPageBreak/>
        <w:t xml:space="preserve">you login or are working in your course. You can see a notification in the Messages block on the front page, or in your course. </w:t>
      </w:r>
    </w:p>
    <w:p w:rsidR="00550BA8" w:rsidRDefault="00550BA8" w:rsidP="002F17B7">
      <w:pPr>
        <w:pStyle w:val="Heading4"/>
      </w:pPr>
      <w:r>
        <w:rPr>
          <w:noProof/>
        </w:rPr>
        <w:drawing>
          <wp:inline distT="0" distB="0" distL="0" distR="0" wp14:anchorId="49DE00CC" wp14:editId="64D17D41">
            <wp:extent cx="3307743" cy="1525864"/>
            <wp:effectExtent l="19050" t="19050" r="26035"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bas_message_alert.png"/>
                    <pic:cNvPicPr/>
                  </pic:nvPicPr>
                  <pic:blipFill rotWithShape="1">
                    <a:blip r:embed="rId163">
                      <a:extLst>
                        <a:ext uri="{28A0092B-C50C-407E-A947-70E740481C1C}">
                          <a14:useLocalDpi xmlns:a14="http://schemas.microsoft.com/office/drawing/2010/main" val="0"/>
                        </a:ext>
                      </a:extLst>
                    </a:blip>
                    <a:srcRect l="3290" r="2007"/>
                    <a:stretch/>
                  </pic:blipFill>
                  <pic:spPr bwMode="auto">
                    <a:xfrm>
                      <a:off x="0" y="0"/>
                      <a:ext cx="3299755" cy="1522179"/>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550BA8" w:rsidRDefault="00550BA8" w:rsidP="002F17B7">
      <w:pPr>
        <w:pStyle w:val="Heading4"/>
      </w:pPr>
      <w:r>
        <w:t xml:space="preserve">Access your messages by selecting “Go to Messages”. From this page, read your messages, add or block contacts, and view your message history. </w:t>
      </w:r>
    </w:p>
    <w:p w:rsidR="00550BA8" w:rsidRDefault="00550BA8" w:rsidP="002F17B7">
      <w:pPr>
        <w:pStyle w:val="Heading4"/>
      </w:pPr>
      <w:r>
        <w:rPr>
          <w:noProof/>
        </w:rPr>
        <w:drawing>
          <wp:inline distT="0" distB="0" distL="0" distR="0" wp14:anchorId="53BF1D13" wp14:editId="65CB4268">
            <wp:extent cx="2798860" cy="2797873"/>
            <wp:effectExtent l="19050" t="19050" r="20955" b="21590"/>
            <wp:docPr id="7" name="Picture 7" descr="C:\Users\broy\AppData\Local\Temp\SNAGHTMLea37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oy\AppData\Local\Temp\SNAGHTMLea371b.PN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r="19249"/>
                    <a:stretch/>
                  </pic:blipFill>
                  <pic:spPr bwMode="auto">
                    <a:xfrm>
                      <a:off x="0" y="0"/>
                      <a:ext cx="2784604" cy="2783622"/>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550BA8" w:rsidRDefault="00550BA8" w:rsidP="002F17B7">
      <w:pPr>
        <w:pStyle w:val="Heading4"/>
      </w:pPr>
      <w:r>
        <w:t>The message history is kept for each message and provides you with a record of your communication with each student.</w:t>
      </w:r>
    </w:p>
    <w:p w:rsidR="00550BA8" w:rsidRDefault="00550BA8" w:rsidP="002F17B7">
      <w:pPr>
        <w:pStyle w:val="Heading4"/>
      </w:pPr>
      <w:r>
        <w:rPr>
          <w:noProof/>
        </w:rPr>
        <w:drawing>
          <wp:inline distT="0" distB="0" distL="0" distR="0" wp14:anchorId="41BF8E2F" wp14:editId="6CBE8B52">
            <wp:extent cx="5819775" cy="1754637"/>
            <wp:effectExtent l="19050" t="19050" r="9525" b="171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819775" cy="1754637"/>
                    </a:xfrm>
                    <a:prstGeom prst="rect">
                      <a:avLst/>
                    </a:prstGeom>
                    <a:ln>
                      <a:solidFill>
                        <a:schemeClr val="accent1"/>
                      </a:solidFill>
                    </a:ln>
                  </pic:spPr>
                </pic:pic>
              </a:graphicData>
            </a:graphic>
          </wp:inline>
        </w:drawing>
      </w:r>
    </w:p>
    <w:p w:rsidR="00550BA8" w:rsidRDefault="00550BA8" w:rsidP="002F17B7">
      <w:pPr>
        <w:pStyle w:val="Heading4"/>
      </w:pPr>
    </w:p>
    <w:p w:rsidR="00550BA8" w:rsidRDefault="00550BA8" w:rsidP="002F17B7">
      <w:pPr>
        <w:pStyle w:val="Heading4"/>
      </w:pPr>
      <w:r>
        <w:t xml:space="preserve">To start a message: Go to “My Home”. Look in the “Online Users” box and select the small envelope icon to the right of a name. (You will not have an envelope by your </w:t>
      </w:r>
      <w:r>
        <w:lastRenderedPageBreak/>
        <w:t xml:space="preserve">name as you cannot send a message to yourself.)  Once you select the envelope icon, you are presented with a new window where you can type your message. </w:t>
      </w:r>
    </w:p>
    <w:p w:rsidR="00550BA8" w:rsidRDefault="00550BA8" w:rsidP="002F17B7">
      <w:pPr>
        <w:pStyle w:val="Heading4"/>
      </w:pPr>
    </w:p>
    <w:p w:rsidR="00550BA8" w:rsidRDefault="00550BA8" w:rsidP="002F17B7">
      <w:pPr>
        <w:pStyle w:val="Heading4"/>
      </w:pPr>
      <w:r>
        <w:rPr>
          <w:noProof/>
        </w:rPr>
        <w:drawing>
          <wp:inline distT="0" distB="0" distL="0" distR="0" wp14:anchorId="64F3B85B" wp14:editId="74F466BA">
            <wp:extent cx="2926080" cy="1066834"/>
            <wp:effectExtent l="19050" t="19050" r="26670" b="190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extLst>
                        <a:ext uri="{28A0092B-C50C-407E-A947-70E740481C1C}">
                          <a14:useLocalDpi xmlns:a14="http://schemas.microsoft.com/office/drawing/2010/main" val="0"/>
                        </a:ext>
                      </a:extLst>
                    </a:blip>
                    <a:stretch>
                      <a:fillRect/>
                    </a:stretch>
                  </pic:blipFill>
                  <pic:spPr>
                    <a:xfrm>
                      <a:off x="0" y="0"/>
                      <a:ext cx="2917952" cy="1063871"/>
                    </a:xfrm>
                    <a:prstGeom prst="rect">
                      <a:avLst/>
                    </a:prstGeom>
                    <a:ln>
                      <a:solidFill>
                        <a:schemeClr val="accent1"/>
                      </a:solidFill>
                    </a:ln>
                  </pic:spPr>
                </pic:pic>
              </a:graphicData>
            </a:graphic>
          </wp:inline>
        </w:drawing>
      </w:r>
    </w:p>
    <w:p w:rsidR="00334EFB" w:rsidRDefault="00334EFB">
      <w:pPr>
        <w:spacing w:before="0" w:beforeAutospacing="0" w:after="0" w:afterAutospacing="0"/>
        <w:jc w:val="left"/>
        <w:rPr>
          <w:rFonts w:cs="Arial"/>
          <w:b/>
          <w:i/>
          <w:iCs/>
          <w:szCs w:val="28"/>
        </w:rPr>
      </w:pPr>
      <w:r>
        <w:br w:type="page"/>
      </w:r>
    </w:p>
    <w:p w:rsidR="00550BA8" w:rsidRDefault="00550BA8" w:rsidP="00D51C84">
      <w:pPr>
        <w:pStyle w:val="Heading2"/>
      </w:pPr>
      <w:bookmarkStart w:id="30" w:name="_Toc349569525"/>
      <w:r>
        <w:lastRenderedPageBreak/>
        <w:t>Messaging Exercise #1</w:t>
      </w:r>
      <w:bookmarkEnd w:id="30"/>
    </w:p>
    <w:p w:rsidR="00550BA8" w:rsidRDefault="00550BA8" w:rsidP="002F17B7">
      <w:pPr>
        <w:pStyle w:val="Heading4"/>
      </w:pPr>
      <w:r>
        <w:t xml:space="preserve">Introduce yourself to your neighbor in the class and choose their name from the “Online Users” block from the adultedcourses.org home page and select their message envelope. Type a message to them and select “Send message.” Your neighbor should do the same. </w:t>
      </w:r>
    </w:p>
    <w:p w:rsidR="00550BA8" w:rsidRDefault="00550BA8" w:rsidP="002F17B7">
      <w:pPr>
        <w:pStyle w:val="Heading4"/>
      </w:pPr>
      <w:r>
        <w:rPr>
          <w:noProof/>
        </w:rPr>
        <w:drawing>
          <wp:inline distT="0" distB="0" distL="0" distR="0" wp14:anchorId="5F15EE72" wp14:editId="6769756F">
            <wp:extent cx="2915899" cy="3856383"/>
            <wp:effectExtent l="19050" t="19050" r="18415" b="1079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extLst>
                        <a:ext uri="{28A0092B-C50C-407E-A947-70E740481C1C}">
                          <a14:useLocalDpi xmlns:a14="http://schemas.microsoft.com/office/drawing/2010/main" val="0"/>
                        </a:ext>
                      </a:extLst>
                    </a:blip>
                    <a:stretch>
                      <a:fillRect/>
                    </a:stretch>
                  </pic:blipFill>
                  <pic:spPr>
                    <a:xfrm>
                      <a:off x="0" y="0"/>
                      <a:ext cx="2911772" cy="3850925"/>
                    </a:xfrm>
                    <a:prstGeom prst="rect">
                      <a:avLst/>
                    </a:prstGeom>
                    <a:ln>
                      <a:solidFill>
                        <a:schemeClr val="accent1"/>
                      </a:solidFill>
                    </a:ln>
                  </pic:spPr>
                </pic:pic>
              </a:graphicData>
            </a:graphic>
          </wp:inline>
        </w:drawing>
      </w:r>
    </w:p>
    <w:p w:rsidR="00550BA8" w:rsidRDefault="00550BA8" w:rsidP="002F17B7">
      <w:pPr>
        <w:pStyle w:val="Heading4"/>
      </w:pPr>
      <w:r>
        <w:t>Wait for a moment or two. Check to see if you have any new messages in the “Messages” block (refresh your browser by pressing the refresh button or pressing F5 on your keyboard)</w:t>
      </w:r>
      <w:r w:rsidRPr="004C77F1">
        <w:rPr>
          <w:noProof/>
        </w:rPr>
        <w:t xml:space="preserve"> </w:t>
      </w:r>
      <w:r>
        <w:rPr>
          <w:noProof/>
        </w:rPr>
        <w:t>or go to Messages from My Home.</w:t>
      </w:r>
    </w:p>
    <w:p w:rsidR="00550BA8" w:rsidRDefault="00550BA8" w:rsidP="002F17B7">
      <w:pPr>
        <w:pStyle w:val="Heading4"/>
      </w:pPr>
      <w:r>
        <w:rPr>
          <w:noProof/>
        </w:rPr>
        <w:drawing>
          <wp:inline distT="0" distB="0" distL="0" distR="0" wp14:anchorId="53CB245A" wp14:editId="333E624B">
            <wp:extent cx="3124862" cy="1769102"/>
            <wp:effectExtent l="0" t="0" r="0" b="31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3128794" cy="1771328"/>
                    </a:xfrm>
                    <a:prstGeom prst="rect">
                      <a:avLst/>
                    </a:prstGeom>
                  </pic:spPr>
                </pic:pic>
              </a:graphicData>
            </a:graphic>
          </wp:inline>
        </w:drawing>
      </w:r>
    </w:p>
    <w:p w:rsidR="00550BA8" w:rsidRPr="00DD19FA" w:rsidRDefault="00550BA8" w:rsidP="002F17B7">
      <w:pPr>
        <w:pStyle w:val="Heading4"/>
      </w:pPr>
      <w:r w:rsidRPr="00DD19FA">
        <w:t>Complete the exercise by responding to your neighbor</w:t>
      </w:r>
      <w:r>
        <w:t>’</w:t>
      </w:r>
      <w:r w:rsidRPr="00DD19FA">
        <w:t xml:space="preserve">s message. </w:t>
      </w:r>
    </w:p>
    <w:p w:rsidR="0086776C" w:rsidRDefault="0086776C" w:rsidP="00F564C8">
      <w:pPr>
        <w:pStyle w:val="Heading1"/>
      </w:pPr>
      <w:bookmarkStart w:id="31" w:name="_Toc349569526"/>
      <w:r>
        <w:lastRenderedPageBreak/>
        <w:t>Copyright and Privacy Considerations</w:t>
      </w:r>
      <w:bookmarkEnd w:id="31"/>
    </w:p>
    <w:p w:rsidR="00DD6F26" w:rsidRDefault="00DD6F26" w:rsidP="003A6D66">
      <w:pPr>
        <w:keepNext/>
      </w:pPr>
      <w:r w:rsidRPr="00DD6F26">
        <w:t xml:space="preserve">Although Moodle provides a wonderful platform to offer students a variety of instructional tools and resources, please be conscientious about copyright issues and student privacy. </w:t>
      </w:r>
      <w:r w:rsidR="00FC39F0">
        <w:br/>
        <w:t xml:space="preserve">A </w:t>
      </w:r>
      <w:r w:rsidRPr="00DD6F26">
        <w:t>recommend</w:t>
      </w:r>
      <w:r w:rsidR="00FC39F0">
        <w:t>ation for teachers is</w:t>
      </w:r>
      <w:r w:rsidRPr="00DD6F26">
        <w:t xml:space="preserve"> that all courses use a “class enrollment key” for students joining the course. This option is set up under the “edit course settings</w:t>
      </w:r>
      <w:r w:rsidR="00FC39F0">
        <w:t>”</w:t>
      </w:r>
      <w:r w:rsidRPr="00DD6F26">
        <w:t xml:space="preserve"> page found in the Administration block. </w:t>
      </w:r>
      <w:r w:rsidR="00154BE9">
        <w:t>You may change t</w:t>
      </w:r>
      <w:r w:rsidRPr="00DD6F26">
        <w:t xml:space="preserve">he enrollment key from class to class, or semester to semester. Note: you can still allow guest users (such as for students without </w:t>
      </w:r>
      <w:r w:rsidR="00B35B23">
        <w:t>e-mail</w:t>
      </w:r>
      <w:r w:rsidRPr="00DD6F26">
        <w:t xml:space="preserve"> addresses) but they must provide the enrollment key before they </w:t>
      </w:r>
      <w:r w:rsidR="00154BE9">
        <w:t>can</w:t>
      </w:r>
      <w:r w:rsidR="006370EE">
        <w:t xml:space="preserve"> access </w:t>
      </w:r>
      <w:r w:rsidRPr="00DD6F26">
        <w:t>the course.</w:t>
      </w:r>
    </w:p>
    <w:p w:rsidR="00854B5B" w:rsidRPr="00DD6F26" w:rsidRDefault="00854B5B" w:rsidP="003A6D66">
      <w:pPr>
        <w:keepNext/>
      </w:pPr>
      <w:r>
        <w:t>Note: If your site uses manual enrollment instead of self-enrollment, there is no need for a class enrollment key.</w:t>
      </w:r>
    </w:p>
    <w:p w:rsidR="0086776C" w:rsidRDefault="00DD6F26" w:rsidP="00DD6F26">
      <w:r w:rsidRPr="00DD6F26">
        <w:t xml:space="preserve">Copyright of proprietary information is also a consideration for all teachers. Be sure materials you post to your Moodle course are within fair use copyright guidelines. If you are using materials from another resource, from </w:t>
      </w:r>
      <w:r w:rsidR="00445D36">
        <w:rPr>
          <w:i/>
          <w:iCs/>
        </w:rPr>
        <w:t>Discovery Education S</w:t>
      </w:r>
      <w:r w:rsidRPr="00DD6F26">
        <w:rPr>
          <w:i/>
          <w:iCs/>
        </w:rPr>
        <w:t>treaming</w:t>
      </w:r>
      <w:r w:rsidRPr="00DD6F26">
        <w:t xml:space="preserve"> for example, your course </w:t>
      </w:r>
      <w:r w:rsidRPr="00DD6F26">
        <w:rPr>
          <w:b/>
          <w:bCs/>
          <w:i/>
          <w:iCs/>
        </w:rPr>
        <w:t>must</w:t>
      </w:r>
      <w:r w:rsidRPr="00DD6F26">
        <w:t xml:space="preserve"> be password protected in order to post their materials on your site to be in compliance with </w:t>
      </w:r>
      <w:r w:rsidRPr="00DD6F26">
        <w:rPr>
          <w:i/>
          <w:iCs/>
        </w:rPr>
        <w:t>their</w:t>
      </w:r>
      <w:r w:rsidRPr="00DD6F26">
        <w:t xml:space="preserve"> copyright restrictions. For further information about copyright issues in our new ‘technological age’ please see information and resources at:  </w:t>
      </w:r>
      <w:hyperlink r:id="rId169" w:history="1">
        <w:r w:rsidR="00707176" w:rsidRPr="00CE1A33">
          <w:rPr>
            <w:rStyle w:val="Hyperlink"/>
          </w:rPr>
          <w:t>http://copyright.lib.utexas.edu/teachact.html</w:t>
        </w:r>
      </w:hyperlink>
      <w:r w:rsidR="00707176">
        <w:t>.</w:t>
      </w:r>
    </w:p>
    <w:p w:rsidR="00AA7EEF" w:rsidRDefault="00AA7EEF" w:rsidP="00F564C8">
      <w:pPr>
        <w:pStyle w:val="Heading1"/>
        <w:rPr>
          <w:szCs w:val="22"/>
        </w:rPr>
      </w:pPr>
      <w:bookmarkStart w:id="32" w:name="_Toc95554822"/>
      <w:bookmarkStart w:id="33" w:name="_Toc349569527"/>
      <w:r>
        <w:t>OTAN Support</w:t>
      </w:r>
      <w:bookmarkEnd w:id="32"/>
      <w:bookmarkEnd w:id="33"/>
    </w:p>
    <w:p w:rsidR="00AA7EEF" w:rsidRDefault="006D7D75" w:rsidP="004A51CC">
      <w:r>
        <w:t>If you are having problems, or cannot find the answers you need, c</w:t>
      </w:r>
      <w:r w:rsidR="00AA7EEF">
        <w:t xml:space="preserve">all OTAN for assistance at 800-894-3113 (CA Only) or 916-228-2580. Our reference and/or support staff will assist you - Monday through Friday, 8:00 am - 4:30 pm (excluding holidays). </w:t>
      </w:r>
    </w:p>
    <w:p w:rsidR="00AA7EEF" w:rsidRDefault="00AA7EEF" w:rsidP="004A51CC">
      <w:r>
        <w:t xml:space="preserve">You can also </w:t>
      </w:r>
      <w:r w:rsidR="00B35B23">
        <w:t>e-mail</w:t>
      </w:r>
      <w:r>
        <w:t xml:space="preserve"> your questions and/or support requests to: </w:t>
      </w:r>
      <w:hyperlink r:id="rId170" w:history="1">
        <w:r w:rsidR="002723DE" w:rsidRPr="00CF1B8A">
          <w:rPr>
            <w:rStyle w:val="Hyperlink"/>
          </w:rPr>
          <w:t>support@otan.us</w:t>
        </w:r>
      </w:hyperlink>
      <w:r w:rsidR="00707176">
        <w:rPr>
          <w:rStyle w:val="Hyperlink"/>
        </w:rPr>
        <w:t>.</w:t>
      </w:r>
    </w:p>
    <w:p w:rsidR="002723DE" w:rsidRDefault="002723DE" w:rsidP="00F564C8">
      <w:pPr>
        <w:pStyle w:val="Heading1"/>
      </w:pPr>
      <w:bookmarkStart w:id="34" w:name="_Toc86569641"/>
      <w:bookmarkStart w:id="35" w:name="_Toc86721526"/>
      <w:bookmarkStart w:id="36" w:name="_Toc86721594"/>
      <w:bookmarkStart w:id="37" w:name="_Toc86721660"/>
      <w:bookmarkStart w:id="38" w:name="_Toc95554823"/>
      <w:bookmarkStart w:id="39" w:name="_Toc349569528"/>
      <w:r>
        <w:t>On-line Evaluation</w:t>
      </w:r>
      <w:bookmarkEnd w:id="34"/>
      <w:bookmarkEnd w:id="35"/>
      <w:bookmarkEnd w:id="36"/>
      <w:bookmarkEnd w:id="37"/>
      <w:bookmarkEnd w:id="38"/>
      <w:bookmarkEnd w:id="39"/>
    </w:p>
    <w:p w:rsidR="002723DE" w:rsidRDefault="002723DE" w:rsidP="002723DE">
      <w:r>
        <w:t>Please follow these steps to fill out the online evaluation form for the workshop you participated in:</w:t>
      </w:r>
    </w:p>
    <w:p w:rsidR="002723DE" w:rsidRDefault="002723DE" w:rsidP="00B71678">
      <w:pPr>
        <w:pStyle w:val="Heading2"/>
      </w:pPr>
      <w:bookmarkStart w:id="40" w:name="_Toc86569642"/>
      <w:bookmarkStart w:id="41" w:name="_Toc86721527"/>
      <w:bookmarkStart w:id="42" w:name="_Toc86721595"/>
      <w:bookmarkStart w:id="43" w:name="_Toc86721661"/>
      <w:bookmarkStart w:id="44" w:name="_Toc95554824"/>
      <w:bookmarkStart w:id="45" w:name="_Toc349569529"/>
      <w:r>
        <w:t>Your Workshop Evaluation</w:t>
      </w:r>
      <w:bookmarkEnd w:id="40"/>
      <w:bookmarkEnd w:id="41"/>
      <w:bookmarkEnd w:id="42"/>
      <w:bookmarkEnd w:id="43"/>
      <w:bookmarkEnd w:id="44"/>
      <w:bookmarkEnd w:id="45"/>
    </w:p>
    <w:p w:rsidR="002723DE" w:rsidRDefault="00D65ED1" w:rsidP="002F17B7">
      <w:pPr>
        <w:pStyle w:val="Heading4"/>
      </w:pPr>
      <w:r>
        <w:t>Navigate</w:t>
      </w:r>
      <w:r w:rsidR="002723DE">
        <w:t xml:space="preserve"> to the </w:t>
      </w:r>
      <w:r>
        <w:t xml:space="preserve">OTAN </w:t>
      </w:r>
      <w:r w:rsidR="00B35B23">
        <w:t>Web</w:t>
      </w:r>
      <w:r w:rsidR="002723DE">
        <w:t xml:space="preserve"> site</w:t>
      </w:r>
      <w:r w:rsidR="002723DE" w:rsidRPr="00D25661">
        <w:rPr>
          <w:sz w:val="28"/>
          <w:szCs w:val="28"/>
        </w:rPr>
        <w:t xml:space="preserve">: </w:t>
      </w:r>
      <w:r w:rsidR="002723DE" w:rsidRPr="00B35B23">
        <w:rPr>
          <w:szCs w:val="24"/>
          <w:u w:val="single"/>
        </w:rPr>
        <w:t>http://</w:t>
      </w:r>
      <w:r w:rsidR="000F5F9B" w:rsidRPr="00B35B23">
        <w:rPr>
          <w:szCs w:val="24"/>
          <w:u w:val="single"/>
        </w:rPr>
        <w:t>test</w:t>
      </w:r>
      <w:r w:rsidR="002723DE" w:rsidRPr="00B35B23">
        <w:rPr>
          <w:szCs w:val="24"/>
          <w:u w:val="single"/>
        </w:rPr>
        <w:t>.otan.us/</w:t>
      </w:r>
      <w:r w:rsidRPr="00B35B23">
        <w:rPr>
          <w:szCs w:val="24"/>
          <w:u w:val="single"/>
        </w:rPr>
        <w:t>dev/</w:t>
      </w:r>
      <w:r w:rsidR="00D52B48" w:rsidRPr="00B35B23">
        <w:rPr>
          <w:szCs w:val="24"/>
          <w:u w:val="single"/>
        </w:rPr>
        <w:t>eval</w:t>
      </w:r>
    </w:p>
    <w:p w:rsidR="002723DE" w:rsidRDefault="00AB64D1" w:rsidP="002F17B7">
      <w:pPr>
        <w:pStyle w:val="Heading4"/>
      </w:pPr>
      <w:r>
        <w:t>Select</w:t>
      </w:r>
      <w:r w:rsidR="00D52B48">
        <w:t xml:space="preserve"> the box next to the date and workshop title.</w:t>
      </w:r>
    </w:p>
    <w:p w:rsidR="002723DE" w:rsidRDefault="002723DE" w:rsidP="002F17B7">
      <w:pPr>
        <w:pStyle w:val="Heading4"/>
      </w:pPr>
      <w:r>
        <w:t>Fill out the form.</w:t>
      </w:r>
    </w:p>
    <w:p w:rsidR="002723DE" w:rsidRDefault="002723DE" w:rsidP="002F17B7">
      <w:pPr>
        <w:pStyle w:val="Heading4"/>
      </w:pPr>
      <w:r>
        <w:t xml:space="preserve">Type in any comments </w:t>
      </w:r>
      <w:r w:rsidR="00D52B48">
        <w:t xml:space="preserve">or </w:t>
      </w:r>
      <w:r>
        <w:t>suggestion</w:t>
      </w:r>
      <w:r w:rsidR="00D52B48">
        <w:t>s</w:t>
      </w:r>
      <w:r>
        <w:t xml:space="preserve"> </w:t>
      </w:r>
      <w:r w:rsidR="00D52B48">
        <w:t xml:space="preserve">in the space </w:t>
      </w:r>
      <w:r>
        <w:t>provided at the bottom of the form.</w:t>
      </w:r>
    </w:p>
    <w:p w:rsidR="002723DE" w:rsidRDefault="00AB64D1" w:rsidP="002F17B7">
      <w:pPr>
        <w:pStyle w:val="Heading4"/>
      </w:pPr>
      <w:r>
        <w:t>Select</w:t>
      </w:r>
      <w:r w:rsidR="002723DE">
        <w:t xml:space="preserve"> the SUBMIT MY EVALUATION button.</w:t>
      </w:r>
    </w:p>
    <w:p w:rsidR="002723DE" w:rsidRDefault="00795802" w:rsidP="002F17B7">
      <w:pPr>
        <w:pStyle w:val="Heading4"/>
      </w:pPr>
      <w:r>
        <w:t xml:space="preserve">All </w:t>
      </w:r>
      <w:r w:rsidR="00E13E85">
        <w:t>finished</w:t>
      </w:r>
      <w:r>
        <w:t>!</w:t>
      </w:r>
    </w:p>
    <w:p w:rsidR="00AA0AB2" w:rsidRDefault="002723DE" w:rsidP="00407108">
      <w:pPr>
        <w:jc w:val="left"/>
      </w:pPr>
      <w:r>
        <w:t>Thank you</w:t>
      </w:r>
      <w:r w:rsidR="000338F0">
        <w:t xml:space="preserve"> for joining me today</w:t>
      </w:r>
      <w:r>
        <w:t xml:space="preserve"> and have fun “</w:t>
      </w:r>
      <w:proofErr w:type="spellStart"/>
      <w:r>
        <w:t>moodling</w:t>
      </w:r>
      <w:proofErr w:type="spellEnd"/>
      <w:r>
        <w:t>!”</w:t>
      </w:r>
    </w:p>
    <w:p w:rsidR="00AA0AB2" w:rsidRDefault="00AA0AB2" w:rsidP="00AA0AB2">
      <w:pPr>
        <w:pStyle w:val="Heading2"/>
      </w:pPr>
      <w:r>
        <w:br w:type="page"/>
      </w:r>
      <w:bookmarkStart w:id="46" w:name="_Toc349569530"/>
      <w:r>
        <w:lastRenderedPageBreak/>
        <w:t>Appendix A – Creating Your Moodle 2.3 Account</w:t>
      </w:r>
      <w:bookmarkEnd w:id="46"/>
    </w:p>
    <w:p w:rsidR="00AA0AB2" w:rsidRDefault="00AA0AB2" w:rsidP="00AA0AB2">
      <w:pPr>
        <w:rPr>
          <w:b/>
          <w:sz w:val="28"/>
          <w:szCs w:val="28"/>
        </w:rPr>
      </w:pPr>
      <w:r>
        <w:rPr>
          <w:b/>
          <w:noProof/>
          <w:sz w:val="28"/>
          <w:szCs w:val="28"/>
        </w:rPr>
        <w:drawing>
          <wp:anchor distT="0" distB="0" distL="114300" distR="114300" simplePos="0" relativeHeight="251728896" behindDoc="1" locked="0" layoutInCell="0" allowOverlap="1" wp14:anchorId="0EB14FBB" wp14:editId="434C6DC2">
            <wp:simplePos x="0" y="0"/>
            <wp:positionH relativeFrom="column">
              <wp:posOffset>3877310</wp:posOffset>
            </wp:positionH>
            <wp:positionV relativeFrom="paragraph">
              <wp:posOffset>542925</wp:posOffset>
            </wp:positionV>
            <wp:extent cx="2873375" cy="1199515"/>
            <wp:effectExtent l="19050" t="0" r="3175" b="0"/>
            <wp:wrapTight wrapText="bothSides">
              <wp:wrapPolygon edited="0">
                <wp:start x="-143" y="0"/>
                <wp:lineTo x="-143" y="21268"/>
                <wp:lineTo x="21624" y="21268"/>
                <wp:lineTo x="21624" y="0"/>
                <wp:lineTo x="-143" y="0"/>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1" cstate="print"/>
                    <a:srcRect/>
                    <a:stretch>
                      <a:fillRect/>
                    </a:stretch>
                  </pic:blipFill>
                  <pic:spPr bwMode="auto">
                    <a:xfrm>
                      <a:off x="0" y="0"/>
                      <a:ext cx="2873375" cy="1199515"/>
                    </a:xfrm>
                    <a:prstGeom prst="rect">
                      <a:avLst/>
                    </a:prstGeom>
                    <a:noFill/>
                    <a:ln w="9525">
                      <a:noFill/>
                      <a:miter lim="800000"/>
                      <a:headEnd/>
                      <a:tailEnd/>
                    </a:ln>
                  </pic:spPr>
                </pic:pic>
              </a:graphicData>
            </a:graphic>
          </wp:anchor>
        </w:drawing>
      </w:r>
      <w:r w:rsidRPr="00706E8E">
        <w:rPr>
          <w:b/>
          <w:sz w:val="28"/>
          <w:szCs w:val="28"/>
        </w:rPr>
        <w:t xml:space="preserve">Congratulations on your decision to </w:t>
      </w:r>
      <w:r>
        <w:rPr>
          <w:b/>
          <w:sz w:val="28"/>
          <w:szCs w:val="28"/>
        </w:rPr>
        <w:t>use</w:t>
      </w:r>
      <w:r w:rsidRPr="00706E8E">
        <w:rPr>
          <w:b/>
          <w:sz w:val="28"/>
          <w:szCs w:val="28"/>
        </w:rPr>
        <w:t xml:space="preserve"> </w:t>
      </w:r>
      <w:r>
        <w:rPr>
          <w:b/>
          <w:sz w:val="28"/>
          <w:szCs w:val="28"/>
        </w:rPr>
        <w:t xml:space="preserve">an </w:t>
      </w:r>
      <w:r w:rsidRPr="00706E8E">
        <w:rPr>
          <w:b/>
          <w:sz w:val="28"/>
          <w:szCs w:val="28"/>
        </w:rPr>
        <w:t>OTAN Moodle course.  These d</w:t>
      </w:r>
      <w:r>
        <w:rPr>
          <w:b/>
          <w:sz w:val="28"/>
          <w:szCs w:val="28"/>
        </w:rPr>
        <w:t>irections will help you create your Moodle account to access your course.</w:t>
      </w:r>
    </w:p>
    <w:p w:rsidR="00AA0AB2" w:rsidRPr="006E6892" w:rsidRDefault="00AA0AB2" w:rsidP="00AA0AB2">
      <w:pPr>
        <w:pStyle w:val="ListParagraph"/>
        <w:numPr>
          <w:ilvl w:val="0"/>
          <w:numId w:val="13"/>
        </w:numPr>
        <w:rPr>
          <w:sz w:val="24"/>
          <w:szCs w:val="24"/>
        </w:rPr>
      </w:pPr>
      <w:r>
        <w:rPr>
          <w:sz w:val="24"/>
          <w:szCs w:val="24"/>
        </w:rPr>
        <w:t>T</w:t>
      </w:r>
      <w:r w:rsidRPr="006E6892">
        <w:rPr>
          <w:sz w:val="24"/>
          <w:szCs w:val="24"/>
        </w:rPr>
        <w:t xml:space="preserve">ype </w:t>
      </w:r>
      <w:hyperlink r:id="rId172" w:history="1">
        <w:r w:rsidRPr="0016553B">
          <w:rPr>
            <w:rStyle w:val="Hyperlink"/>
          </w:rPr>
          <w:t>http://adultedcourses.org/</w:t>
        </w:r>
      </w:hyperlink>
      <w:r>
        <w:rPr>
          <w:sz w:val="24"/>
          <w:szCs w:val="24"/>
        </w:rPr>
        <w:t xml:space="preserve"> in your browser address bar.</w:t>
      </w:r>
      <w:r>
        <w:rPr>
          <w:sz w:val="24"/>
          <w:szCs w:val="24"/>
        </w:rPr>
        <w:br/>
      </w:r>
    </w:p>
    <w:p w:rsidR="00AA0AB2" w:rsidRPr="006E6892" w:rsidRDefault="00AA0AB2" w:rsidP="00AA0AB2">
      <w:pPr>
        <w:pStyle w:val="ListParagraph"/>
        <w:numPr>
          <w:ilvl w:val="0"/>
          <w:numId w:val="13"/>
        </w:numPr>
        <w:rPr>
          <w:sz w:val="24"/>
          <w:szCs w:val="24"/>
        </w:rPr>
      </w:pPr>
      <w:r>
        <w:rPr>
          <w:sz w:val="24"/>
          <w:szCs w:val="24"/>
        </w:rPr>
        <w:t xml:space="preserve">Select </w:t>
      </w:r>
      <w:r w:rsidRPr="0016553B">
        <w:rPr>
          <w:b/>
          <w:sz w:val="24"/>
          <w:szCs w:val="24"/>
        </w:rPr>
        <w:t>Create new account</w:t>
      </w:r>
      <w:r>
        <w:rPr>
          <w:sz w:val="24"/>
          <w:szCs w:val="24"/>
        </w:rPr>
        <w:t xml:space="preserve"> in the login block.</w:t>
      </w:r>
    </w:p>
    <w:p w:rsidR="00AA0AB2" w:rsidRPr="006E6892" w:rsidRDefault="00AA0AB2" w:rsidP="00AA0AB2">
      <w:pPr>
        <w:pStyle w:val="ListParagraph"/>
        <w:rPr>
          <w:sz w:val="24"/>
          <w:szCs w:val="24"/>
        </w:rPr>
      </w:pPr>
    </w:p>
    <w:p w:rsidR="00AA0AB2" w:rsidRPr="006E6892" w:rsidRDefault="00AA0AB2" w:rsidP="00AA0AB2">
      <w:pPr>
        <w:pStyle w:val="ListParagraph"/>
        <w:rPr>
          <w:sz w:val="24"/>
          <w:szCs w:val="24"/>
        </w:rPr>
      </w:pPr>
      <w:r>
        <w:rPr>
          <w:noProof/>
          <w:sz w:val="24"/>
          <w:szCs w:val="24"/>
        </w:rPr>
        <w:drawing>
          <wp:anchor distT="0" distB="0" distL="114300" distR="114300" simplePos="0" relativeHeight="251729920" behindDoc="1" locked="0" layoutInCell="0" allowOverlap="1" wp14:anchorId="3A482287" wp14:editId="7C617147">
            <wp:simplePos x="0" y="0"/>
            <wp:positionH relativeFrom="column">
              <wp:posOffset>3526155</wp:posOffset>
            </wp:positionH>
            <wp:positionV relativeFrom="paragraph">
              <wp:posOffset>200660</wp:posOffset>
            </wp:positionV>
            <wp:extent cx="3323590" cy="2830830"/>
            <wp:effectExtent l="19050" t="0" r="0" b="0"/>
            <wp:wrapTight wrapText="bothSides">
              <wp:wrapPolygon edited="0">
                <wp:start x="-124" y="0"/>
                <wp:lineTo x="-124" y="21222"/>
                <wp:lineTo x="248" y="21513"/>
                <wp:lineTo x="495" y="21513"/>
                <wp:lineTo x="5447" y="21513"/>
                <wp:lineTo x="21542" y="21513"/>
                <wp:lineTo x="21542" y="2326"/>
                <wp:lineTo x="21418" y="145"/>
                <wp:lineTo x="21418" y="0"/>
                <wp:lineTo x="-124" y="0"/>
              </wp:wrapPolygon>
            </wp:wrapTight>
            <wp:docPr id="9" name="Picture 9" descr="C:\Users\lswanson\AppData\Local\Temp\SNAGHTML7651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swanson\AppData\Local\Temp\SNAGHTML76515c.PNG"/>
                    <pic:cNvPicPr>
                      <a:picLocks noChangeAspect="1" noChangeArrowheads="1"/>
                    </pic:cNvPicPr>
                  </pic:nvPicPr>
                  <pic:blipFill>
                    <a:blip r:embed="rId173" cstate="print"/>
                    <a:srcRect/>
                    <a:stretch>
                      <a:fillRect/>
                    </a:stretch>
                  </pic:blipFill>
                  <pic:spPr bwMode="auto">
                    <a:xfrm>
                      <a:off x="0" y="0"/>
                      <a:ext cx="3323590" cy="2830830"/>
                    </a:xfrm>
                    <a:prstGeom prst="rect">
                      <a:avLst/>
                    </a:prstGeom>
                    <a:noFill/>
                    <a:ln w="9525">
                      <a:noFill/>
                      <a:miter lim="800000"/>
                      <a:headEnd/>
                      <a:tailEnd/>
                    </a:ln>
                  </pic:spPr>
                </pic:pic>
              </a:graphicData>
            </a:graphic>
          </wp:anchor>
        </w:drawing>
      </w:r>
    </w:p>
    <w:p w:rsidR="00AA0AB2" w:rsidRPr="003F3E74" w:rsidRDefault="00AA0AB2" w:rsidP="00AA0AB2">
      <w:pPr>
        <w:pStyle w:val="ListParagraph"/>
        <w:numPr>
          <w:ilvl w:val="0"/>
          <w:numId w:val="13"/>
        </w:numPr>
        <w:rPr>
          <w:sz w:val="24"/>
          <w:szCs w:val="24"/>
        </w:rPr>
      </w:pPr>
      <w:r w:rsidRPr="006E6892">
        <w:rPr>
          <w:sz w:val="24"/>
          <w:szCs w:val="24"/>
        </w:rPr>
        <w:t xml:space="preserve">Fill in the required information.  For the password, you will have to use a combination of letters, numbers, and one non-alphanumeric character such as </w:t>
      </w:r>
      <w:proofErr w:type="gramStart"/>
      <w:r w:rsidRPr="006E6892">
        <w:rPr>
          <w:sz w:val="24"/>
          <w:szCs w:val="24"/>
        </w:rPr>
        <w:t>a !</w:t>
      </w:r>
      <w:proofErr w:type="gramEnd"/>
      <w:r w:rsidRPr="006E6892">
        <w:rPr>
          <w:sz w:val="24"/>
          <w:szCs w:val="24"/>
        </w:rPr>
        <w:t xml:space="preserve"> </w:t>
      </w:r>
      <w:proofErr w:type="gramStart"/>
      <w:r w:rsidRPr="006E6892">
        <w:rPr>
          <w:sz w:val="24"/>
          <w:szCs w:val="24"/>
        </w:rPr>
        <w:t>or</w:t>
      </w:r>
      <w:proofErr w:type="gramEnd"/>
      <w:r w:rsidRPr="006E6892">
        <w:rPr>
          <w:sz w:val="24"/>
          <w:szCs w:val="24"/>
        </w:rPr>
        <w:t xml:space="preserve"> *. The password must have </w:t>
      </w:r>
      <w:r>
        <w:rPr>
          <w:sz w:val="24"/>
          <w:szCs w:val="24"/>
        </w:rPr>
        <w:t xml:space="preserve">at least </w:t>
      </w:r>
      <w:r w:rsidRPr="006E6892">
        <w:rPr>
          <w:sz w:val="24"/>
          <w:szCs w:val="24"/>
        </w:rPr>
        <w:t>8 characters</w:t>
      </w:r>
      <w:r>
        <w:rPr>
          <w:sz w:val="24"/>
          <w:szCs w:val="24"/>
        </w:rPr>
        <w:t>, but it can have more</w:t>
      </w:r>
      <w:r w:rsidRPr="006E6892">
        <w:rPr>
          <w:sz w:val="24"/>
          <w:szCs w:val="24"/>
        </w:rPr>
        <w:t xml:space="preserve">. Example: moodle!4me </w:t>
      </w:r>
      <w:r>
        <w:rPr>
          <w:sz w:val="24"/>
          <w:szCs w:val="24"/>
        </w:rPr>
        <w:br/>
      </w:r>
    </w:p>
    <w:p w:rsidR="00AA0AB2" w:rsidRDefault="00AA0AB2" w:rsidP="00AA0AB2">
      <w:pPr>
        <w:pStyle w:val="ListParagraph"/>
        <w:numPr>
          <w:ilvl w:val="0"/>
          <w:numId w:val="13"/>
        </w:numPr>
        <w:rPr>
          <w:sz w:val="24"/>
          <w:szCs w:val="24"/>
        </w:rPr>
      </w:pPr>
      <w:r w:rsidRPr="008C2641">
        <w:rPr>
          <w:sz w:val="24"/>
          <w:szCs w:val="24"/>
        </w:rPr>
        <w:t xml:space="preserve">Select </w:t>
      </w:r>
      <w:proofErr w:type="gramStart"/>
      <w:r w:rsidRPr="008C2641">
        <w:rPr>
          <w:b/>
          <w:sz w:val="24"/>
          <w:szCs w:val="24"/>
        </w:rPr>
        <w:t>Create</w:t>
      </w:r>
      <w:proofErr w:type="gramEnd"/>
      <w:r w:rsidRPr="008C2641">
        <w:rPr>
          <w:b/>
          <w:sz w:val="24"/>
          <w:szCs w:val="24"/>
        </w:rPr>
        <w:t xml:space="preserve"> my new account</w:t>
      </w:r>
      <w:r w:rsidRPr="008C2641">
        <w:rPr>
          <w:sz w:val="24"/>
          <w:szCs w:val="24"/>
        </w:rPr>
        <w:t>.</w:t>
      </w:r>
    </w:p>
    <w:p w:rsidR="00AA0AB2" w:rsidRPr="00AA0AB2" w:rsidRDefault="00AA0AB2" w:rsidP="00AA0AB2">
      <w:pPr>
        <w:ind w:left="360"/>
      </w:pPr>
    </w:p>
    <w:p w:rsidR="00AA0AB2" w:rsidRPr="008C2641" w:rsidRDefault="00AA0AB2" w:rsidP="00AA0AB2">
      <w:pPr>
        <w:pStyle w:val="ListParagraph"/>
        <w:numPr>
          <w:ilvl w:val="0"/>
          <w:numId w:val="13"/>
        </w:numPr>
        <w:rPr>
          <w:sz w:val="24"/>
          <w:szCs w:val="24"/>
        </w:rPr>
      </w:pPr>
      <w:r>
        <w:rPr>
          <w:noProof/>
          <w:sz w:val="24"/>
          <w:szCs w:val="24"/>
        </w:rPr>
        <w:drawing>
          <wp:anchor distT="0" distB="0" distL="114300" distR="114300" simplePos="0" relativeHeight="251730944" behindDoc="1" locked="0" layoutInCell="0" allowOverlap="1" wp14:anchorId="241BA17C" wp14:editId="530EEA16">
            <wp:simplePos x="0" y="0"/>
            <wp:positionH relativeFrom="column">
              <wp:posOffset>3966845</wp:posOffset>
            </wp:positionH>
            <wp:positionV relativeFrom="paragraph">
              <wp:posOffset>553720</wp:posOffset>
            </wp:positionV>
            <wp:extent cx="2724150" cy="1506855"/>
            <wp:effectExtent l="0" t="0" r="0" b="0"/>
            <wp:wrapTight wrapText="bothSides">
              <wp:wrapPolygon edited="0">
                <wp:start x="0" y="0"/>
                <wp:lineTo x="0" y="21300"/>
                <wp:lineTo x="21449" y="21300"/>
                <wp:lineTo x="21449" y="0"/>
                <wp:lineTo x="0" y="0"/>
              </wp:wrapPolygon>
            </wp:wrapTight>
            <wp:docPr id="19" name="Picture 19" descr="C:\Users\lswanson\AppData\Local\Temp\SNAGHTML7d4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swanson\AppData\Local\Temp\SNAGHTML7d4368.PNG"/>
                    <pic:cNvPicPr>
                      <a:picLocks noChangeAspect="1" noChangeArrowheads="1"/>
                    </pic:cNvPicPr>
                  </pic:nvPicPr>
                  <pic:blipFill>
                    <a:blip r:embed="rId174" cstate="print"/>
                    <a:srcRect/>
                    <a:stretch>
                      <a:fillRect/>
                    </a:stretch>
                  </pic:blipFill>
                  <pic:spPr bwMode="auto">
                    <a:xfrm>
                      <a:off x="0" y="0"/>
                      <a:ext cx="2724150" cy="1506855"/>
                    </a:xfrm>
                    <a:prstGeom prst="rect">
                      <a:avLst/>
                    </a:prstGeom>
                    <a:noFill/>
                    <a:ln w="9525">
                      <a:noFill/>
                      <a:miter lim="800000"/>
                      <a:headEnd/>
                      <a:tailEnd/>
                    </a:ln>
                  </pic:spPr>
                </pic:pic>
              </a:graphicData>
            </a:graphic>
          </wp:anchor>
        </w:drawing>
      </w:r>
      <w:r w:rsidRPr="008C2641">
        <w:rPr>
          <w:sz w:val="24"/>
          <w:szCs w:val="24"/>
        </w:rPr>
        <w:t xml:space="preserve">On the next page you will see a message telling you that you must go to your e-mail to complete your </w:t>
      </w:r>
      <w:r>
        <w:rPr>
          <w:sz w:val="24"/>
          <w:szCs w:val="24"/>
        </w:rPr>
        <w:t xml:space="preserve">Moodle </w:t>
      </w:r>
      <w:r w:rsidRPr="008C2641">
        <w:rPr>
          <w:sz w:val="24"/>
          <w:szCs w:val="24"/>
        </w:rPr>
        <w:t xml:space="preserve">registration. (You must do this within 7 days of requesting your account.) Select the </w:t>
      </w:r>
      <w:r w:rsidRPr="008C2641">
        <w:rPr>
          <w:b/>
          <w:sz w:val="24"/>
          <w:szCs w:val="24"/>
        </w:rPr>
        <w:t>Continue</w:t>
      </w:r>
      <w:r w:rsidRPr="008C2641">
        <w:rPr>
          <w:sz w:val="24"/>
          <w:szCs w:val="24"/>
        </w:rPr>
        <w:t xml:space="preserve"> button to proceed to the Moodle home page. </w:t>
      </w:r>
      <w:r w:rsidRPr="008C2641">
        <w:rPr>
          <w:sz w:val="24"/>
          <w:szCs w:val="24"/>
        </w:rPr>
        <w:br/>
      </w:r>
    </w:p>
    <w:p w:rsidR="00AA0AB2" w:rsidRDefault="00AA0AB2" w:rsidP="00AA0AB2">
      <w:pPr>
        <w:pStyle w:val="ListParagraph"/>
        <w:numPr>
          <w:ilvl w:val="0"/>
          <w:numId w:val="13"/>
        </w:numPr>
        <w:rPr>
          <w:sz w:val="24"/>
          <w:szCs w:val="24"/>
        </w:rPr>
      </w:pPr>
      <w:r>
        <w:rPr>
          <w:noProof/>
          <w:sz w:val="24"/>
          <w:szCs w:val="24"/>
        </w:rPr>
        <w:drawing>
          <wp:anchor distT="0" distB="0" distL="114300" distR="114300" simplePos="0" relativeHeight="251731968" behindDoc="1" locked="0" layoutInCell="0" allowOverlap="1" wp14:anchorId="27756BBB" wp14:editId="5EB2AA3E">
            <wp:simplePos x="0" y="0"/>
            <wp:positionH relativeFrom="column">
              <wp:posOffset>4156710</wp:posOffset>
            </wp:positionH>
            <wp:positionV relativeFrom="paragraph">
              <wp:posOffset>524510</wp:posOffset>
            </wp:positionV>
            <wp:extent cx="2182495" cy="1360170"/>
            <wp:effectExtent l="0" t="0" r="8255" b="0"/>
            <wp:wrapTight wrapText="bothSides">
              <wp:wrapPolygon edited="0">
                <wp:start x="0" y="0"/>
                <wp:lineTo x="0" y="21176"/>
                <wp:lineTo x="21493" y="21176"/>
                <wp:lineTo x="21493"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 cstate="print"/>
                    <a:srcRect/>
                    <a:stretch>
                      <a:fillRect/>
                    </a:stretch>
                  </pic:blipFill>
                  <pic:spPr bwMode="auto">
                    <a:xfrm>
                      <a:off x="0" y="0"/>
                      <a:ext cx="2182495" cy="1360170"/>
                    </a:xfrm>
                    <a:prstGeom prst="rect">
                      <a:avLst/>
                    </a:prstGeom>
                    <a:noFill/>
                    <a:ln w="9525">
                      <a:noFill/>
                      <a:miter lim="800000"/>
                      <a:headEnd/>
                      <a:tailEnd/>
                    </a:ln>
                  </pic:spPr>
                </pic:pic>
              </a:graphicData>
            </a:graphic>
          </wp:anchor>
        </w:drawing>
      </w:r>
      <w:r>
        <w:rPr>
          <w:sz w:val="24"/>
          <w:szCs w:val="24"/>
        </w:rPr>
        <w:t xml:space="preserve">Open your e-mail software or open a new browser window/tab to access your e-mail account. Find the e-mail that was sent to you and click the link (or cut and paste the link if necessary) in the email to activate your account. </w:t>
      </w:r>
    </w:p>
    <w:p w:rsidR="00AA0AB2" w:rsidRPr="008C2641" w:rsidRDefault="00AA0AB2" w:rsidP="00AA0AB2">
      <w:pPr>
        <w:pStyle w:val="ListParagraph"/>
        <w:numPr>
          <w:ilvl w:val="0"/>
          <w:numId w:val="13"/>
        </w:numPr>
        <w:rPr>
          <w:sz w:val="24"/>
          <w:szCs w:val="24"/>
        </w:rPr>
      </w:pPr>
      <w:r w:rsidRPr="008C2641">
        <w:rPr>
          <w:sz w:val="24"/>
          <w:szCs w:val="24"/>
        </w:rPr>
        <w:t xml:space="preserve">You should now see a message that your registration is confirmed and you should click the </w:t>
      </w:r>
      <w:r w:rsidRPr="008C2641">
        <w:rPr>
          <w:b/>
          <w:sz w:val="24"/>
          <w:szCs w:val="24"/>
        </w:rPr>
        <w:t>Courses</w:t>
      </w:r>
      <w:r w:rsidRPr="008C2641">
        <w:rPr>
          <w:sz w:val="24"/>
          <w:szCs w:val="24"/>
        </w:rPr>
        <w:t xml:space="preserve"> button to go to your course.</w:t>
      </w:r>
      <w:r>
        <w:rPr>
          <w:sz w:val="24"/>
          <w:szCs w:val="24"/>
        </w:rPr>
        <w:t xml:space="preserve"> </w:t>
      </w:r>
      <w:r w:rsidRPr="008C2641">
        <w:rPr>
          <w:sz w:val="24"/>
          <w:szCs w:val="24"/>
        </w:rPr>
        <w:t>Your teacher will give you the name of your course.</w:t>
      </w:r>
      <w:r w:rsidRPr="008C2641">
        <w:rPr>
          <w:sz w:val="24"/>
          <w:szCs w:val="24"/>
        </w:rPr>
        <w:br/>
      </w:r>
    </w:p>
    <w:p w:rsidR="00AA0AB2" w:rsidRPr="006E6892" w:rsidRDefault="00AA0AB2" w:rsidP="00AA0AB2">
      <w:pPr>
        <w:pStyle w:val="ListParagraph"/>
        <w:numPr>
          <w:ilvl w:val="0"/>
          <w:numId w:val="13"/>
        </w:numPr>
        <w:rPr>
          <w:sz w:val="24"/>
          <w:szCs w:val="24"/>
        </w:rPr>
      </w:pPr>
      <w:r w:rsidRPr="006E6892">
        <w:rPr>
          <w:sz w:val="24"/>
          <w:szCs w:val="24"/>
        </w:rPr>
        <w:t xml:space="preserve">If you need help, please </w:t>
      </w:r>
      <w:r>
        <w:rPr>
          <w:sz w:val="24"/>
          <w:szCs w:val="24"/>
        </w:rPr>
        <w:t>contact your teacher</w:t>
      </w:r>
      <w:r w:rsidRPr="006E6892">
        <w:rPr>
          <w:sz w:val="24"/>
          <w:szCs w:val="24"/>
        </w:rPr>
        <w:t xml:space="preserve"> for support.  </w:t>
      </w:r>
    </w:p>
    <w:p w:rsidR="00AA0AB2" w:rsidRPr="000601E2" w:rsidRDefault="00AA0AB2" w:rsidP="00AA0AB2">
      <w:pPr>
        <w:pStyle w:val="Heading2"/>
      </w:pPr>
      <w:bookmarkStart w:id="47" w:name="_Toc349569531"/>
      <w:r>
        <w:lastRenderedPageBreak/>
        <w:t>Appendix B Logging in</w:t>
      </w:r>
      <w:r w:rsidRPr="000601E2">
        <w:t xml:space="preserve">to </w:t>
      </w:r>
      <w:r>
        <w:t xml:space="preserve">Your </w:t>
      </w:r>
      <w:r w:rsidRPr="000601E2">
        <w:t xml:space="preserve">OTAN Moodle </w:t>
      </w:r>
      <w:r>
        <w:t>2.3 Course</w:t>
      </w:r>
      <w:bookmarkEnd w:id="47"/>
    </w:p>
    <w:p w:rsidR="00AA0AB2" w:rsidRDefault="00AA0AB2" w:rsidP="00AA0AB2">
      <w:pPr>
        <w:pStyle w:val="Default"/>
        <w:spacing w:after="107" w:line="293" w:lineRule="atLeast"/>
        <w:jc w:val="both"/>
        <w:rPr>
          <w:sz w:val="23"/>
          <w:szCs w:val="23"/>
        </w:rPr>
      </w:pPr>
      <w:r>
        <w:rPr>
          <w:b/>
          <w:bCs/>
          <w:sz w:val="23"/>
          <w:szCs w:val="23"/>
        </w:rPr>
        <w:t>Step 1:</w:t>
      </w:r>
      <w:r>
        <w:rPr>
          <w:sz w:val="23"/>
          <w:szCs w:val="23"/>
        </w:rPr>
        <w:t xml:space="preserve"> Type </w:t>
      </w:r>
      <w:hyperlink r:id="rId176" w:history="1">
        <w:r w:rsidRPr="0016553B">
          <w:rPr>
            <w:rStyle w:val="Hyperlink"/>
          </w:rPr>
          <w:t>http://adultedcourses.org/</w:t>
        </w:r>
      </w:hyperlink>
      <w:r>
        <w:rPr>
          <w:sz w:val="23"/>
          <w:szCs w:val="23"/>
        </w:rPr>
        <w:t xml:space="preserve"> in the browser address bar and press </w:t>
      </w:r>
      <w:r w:rsidRPr="009E7898">
        <w:rPr>
          <w:b/>
          <w:bCs/>
          <w:sz w:val="23"/>
          <w:szCs w:val="23"/>
        </w:rPr>
        <w:t>Enter</w:t>
      </w:r>
      <w:r>
        <w:rPr>
          <w:sz w:val="23"/>
          <w:szCs w:val="23"/>
        </w:rPr>
        <w:t xml:space="preserve"> or </w:t>
      </w:r>
      <w:r w:rsidRPr="009E7898">
        <w:rPr>
          <w:b/>
          <w:sz w:val="23"/>
          <w:szCs w:val="23"/>
        </w:rPr>
        <w:t>Return</w:t>
      </w:r>
      <w:r>
        <w:rPr>
          <w:b/>
          <w:sz w:val="23"/>
          <w:szCs w:val="23"/>
        </w:rPr>
        <w:t xml:space="preserve"> </w:t>
      </w:r>
      <w:r>
        <w:rPr>
          <w:sz w:val="23"/>
          <w:szCs w:val="23"/>
        </w:rPr>
        <w:t xml:space="preserve">key on your keyboard. </w:t>
      </w:r>
    </w:p>
    <w:p w:rsidR="00AA0AB2" w:rsidRDefault="00AA0AB2" w:rsidP="00AA0AB2">
      <w:pPr>
        <w:pStyle w:val="Default"/>
        <w:spacing w:after="107" w:line="293" w:lineRule="atLeast"/>
        <w:jc w:val="both"/>
        <w:rPr>
          <w:sz w:val="23"/>
          <w:szCs w:val="23"/>
        </w:rPr>
      </w:pPr>
      <w:r>
        <w:rPr>
          <w:noProof/>
          <w:sz w:val="23"/>
          <w:szCs w:val="23"/>
        </w:rPr>
        <w:drawing>
          <wp:inline distT="0" distB="0" distL="0" distR="0" wp14:anchorId="09B1D8B9" wp14:editId="06D3DA59">
            <wp:extent cx="3086100" cy="74295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7" cstate="print"/>
                    <a:srcRect/>
                    <a:stretch>
                      <a:fillRect/>
                    </a:stretch>
                  </pic:blipFill>
                  <pic:spPr bwMode="auto">
                    <a:xfrm>
                      <a:off x="0" y="0"/>
                      <a:ext cx="3086100" cy="742950"/>
                    </a:xfrm>
                    <a:prstGeom prst="rect">
                      <a:avLst/>
                    </a:prstGeom>
                    <a:noFill/>
                    <a:ln w="9525">
                      <a:noFill/>
                      <a:miter lim="800000"/>
                      <a:headEnd/>
                      <a:tailEnd/>
                    </a:ln>
                  </pic:spPr>
                </pic:pic>
              </a:graphicData>
            </a:graphic>
          </wp:inline>
        </w:drawing>
      </w:r>
    </w:p>
    <w:p w:rsidR="00AA0AB2" w:rsidRDefault="00AA0AB2" w:rsidP="00AA0AB2">
      <w:pPr>
        <w:pStyle w:val="Default"/>
        <w:spacing w:after="907" w:line="293" w:lineRule="atLeast"/>
        <w:rPr>
          <w:sz w:val="23"/>
          <w:szCs w:val="23"/>
        </w:rPr>
      </w:pPr>
      <w:r>
        <w:rPr>
          <w:b/>
          <w:bCs/>
          <w:sz w:val="23"/>
          <w:szCs w:val="23"/>
        </w:rPr>
        <w:t>Step 2:</w:t>
      </w:r>
      <w:r>
        <w:rPr>
          <w:sz w:val="23"/>
          <w:szCs w:val="23"/>
        </w:rPr>
        <w:t xml:space="preserve"> Place your cursor in the box next to the word </w:t>
      </w:r>
      <w:r w:rsidRPr="009E7898">
        <w:rPr>
          <w:b/>
          <w:sz w:val="23"/>
          <w:szCs w:val="23"/>
        </w:rPr>
        <w:t>Username</w:t>
      </w:r>
      <w:r>
        <w:rPr>
          <w:sz w:val="23"/>
          <w:szCs w:val="23"/>
        </w:rPr>
        <w:t xml:space="preserve"> by clicking the mouse button in the box</w:t>
      </w:r>
      <w:proofErr w:type="gramStart"/>
      <w:r>
        <w:rPr>
          <w:sz w:val="23"/>
          <w:szCs w:val="23"/>
        </w:rPr>
        <w:t>..</w:t>
      </w:r>
      <w:proofErr w:type="gramEnd"/>
      <w:r>
        <w:rPr>
          <w:sz w:val="23"/>
          <w:szCs w:val="23"/>
        </w:rPr>
        <w:t xml:space="preserve"> T</w:t>
      </w:r>
      <w:r>
        <w:rPr>
          <w:bCs/>
          <w:sz w:val="23"/>
          <w:szCs w:val="23"/>
        </w:rPr>
        <w:t>ype your U</w:t>
      </w:r>
      <w:r w:rsidRPr="000601E2">
        <w:rPr>
          <w:bCs/>
          <w:sz w:val="23"/>
          <w:szCs w:val="23"/>
        </w:rPr>
        <w:t>sername</w:t>
      </w:r>
      <w:r>
        <w:rPr>
          <w:bCs/>
          <w:sz w:val="23"/>
          <w:szCs w:val="23"/>
        </w:rPr>
        <w:t>.</w:t>
      </w:r>
      <w:r>
        <w:rPr>
          <w:sz w:val="23"/>
          <w:szCs w:val="23"/>
        </w:rPr>
        <w:t xml:space="preserve"> Place your cursor in the box next to </w:t>
      </w:r>
      <w:r w:rsidRPr="009E7898">
        <w:rPr>
          <w:b/>
          <w:sz w:val="23"/>
          <w:szCs w:val="23"/>
        </w:rPr>
        <w:t>Password</w:t>
      </w:r>
      <w:r>
        <w:rPr>
          <w:sz w:val="23"/>
          <w:szCs w:val="23"/>
        </w:rPr>
        <w:t xml:space="preserve"> and type your password. Select the </w:t>
      </w:r>
      <w:r w:rsidRPr="009E7898">
        <w:rPr>
          <w:b/>
          <w:bCs/>
          <w:sz w:val="23"/>
          <w:szCs w:val="23"/>
        </w:rPr>
        <w:t>Login</w:t>
      </w:r>
      <w:r>
        <w:rPr>
          <w:bCs/>
          <w:sz w:val="23"/>
          <w:szCs w:val="23"/>
        </w:rPr>
        <w:t xml:space="preserve"> button</w:t>
      </w:r>
      <w:r>
        <w:rPr>
          <w:sz w:val="23"/>
          <w:szCs w:val="23"/>
        </w:rPr>
        <w:t xml:space="preserve">. </w:t>
      </w:r>
      <w:r>
        <w:rPr>
          <w:sz w:val="23"/>
          <w:szCs w:val="23"/>
        </w:rPr>
        <w:br/>
      </w:r>
      <w:r>
        <w:rPr>
          <w:sz w:val="23"/>
          <w:szCs w:val="23"/>
        </w:rPr>
        <w:br/>
      </w:r>
      <w:r>
        <w:rPr>
          <w:noProof/>
          <w:sz w:val="23"/>
          <w:szCs w:val="23"/>
        </w:rPr>
        <w:drawing>
          <wp:inline distT="0" distB="0" distL="0" distR="0" wp14:anchorId="39A4385E" wp14:editId="6C132F09">
            <wp:extent cx="3543300" cy="1600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8" cstate="print"/>
                    <a:srcRect/>
                    <a:stretch>
                      <a:fillRect/>
                    </a:stretch>
                  </pic:blipFill>
                  <pic:spPr bwMode="auto">
                    <a:xfrm>
                      <a:off x="0" y="0"/>
                      <a:ext cx="3543300" cy="1600200"/>
                    </a:xfrm>
                    <a:prstGeom prst="rect">
                      <a:avLst/>
                    </a:prstGeom>
                    <a:noFill/>
                    <a:ln w="9525">
                      <a:noFill/>
                      <a:miter lim="800000"/>
                      <a:headEnd/>
                      <a:tailEnd/>
                    </a:ln>
                  </pic:spPr>
                </pic:pic>
              </a:graphicData>
            </a:graphic>
          </wp:inline>
        </w:drawing>
      </w:r>
      <w:r>
        <w:rPr>
          <w:sz w:val="23"/>
          <w:szCs w:val="23"/>
        </w:rPr>
        <w:br/>
      </w:r>
      <w:r>
        <w:rPr>
          <w:b/>
          <w:bCs/>
          <w:sz w:val="23"/>
          <w:szCs w:val="23"/>
        </w:rPr>
        <w:br/>
        <w:t>Step 3:</w:t>
      </w:r>
      <w:r>
        <w:rPr>
          <w:sz w:val="23"/>
          <w:szCs w:val="23"/>
        </w:rPr>
        <w:t xml:space="preserve"> Look for your course under “My Courses” in the Navigation block, or your school category on the web site home page. Select the course, agree to enrollment, and begin work. </w:t>
      </w:r>
    </w:p>
    <w:p w:rsidR="00AA0AB2" w:rsidRPr="0032336E" w:rsidRDefault="00AA0AB2" w:rsidP="00AA0AB2">
      <w:pPr>
        <w:pStyle w:val="Default"/>
        <w:spacing w:after="907" w:line="293" w:lineRule="atLeast"/>
        <w:rPr>
          <w:b/>
          <w:bCs/>
          <w:sz w:val="23"/>
          <w:szCs w:val="23"/>
        </w:rPr>
      </w:pPr>
      <w:r>
        <w:rPr>
          <w:sz w:val="23"/>
          <w:szCs w:val="23"/>
        </w:rPr>
        <w:t xml:space="preserve">If you need help, contact your teacher first. </w:t>
      </w:r>
    </w:p>
    <w:sectPr w:rsidR="00AA0AB2" w:rsidRPr="0032336E" w:rsidSect="00632835">
      <w:headerReference w:type="default" r:id="rId179"/>
      <w:footerReference w:type="default" r:id="rId180"/>
      <w:pgSz w:w="12240" w:h="15840" w:code="1"/>
      <w:pgMar w:top="1080" w:right="1080" w:bottom="720" w:left="108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734C2" w:rsidRDefault="004734C2">
      <w:r>
        <w:separator/>
      </w:r>
    </w:p>
  </w:endnote>
  <w:endnote w:type="continuationSeparator" w:id="0">
    <w:p w:rsidR="004734C2" w:rsidRDefault="004734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Footer"/>
      <w:pBdr>
        <w:top w:val="single" w:sz="8" w:space="1" w:color="auto"/>
      </w:pBdr>
    </w:pPr>
    <w:r>
      <w:tab/>
      <w:t>February 2013</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Pr="00AB425B" w:rsidRDefault="00B752F0" w:rsidP="00AB64D1">
    <w:pPr>
      <w:pStyle w:val="Footer"/>
    </w:pPr>
    <w:r>
      <w:rPr>
        <w:rFonts w:ascii="Times New Roman" w:hAnsi="Times New Roman"/>
        <w:color w:val="000000"/>
        <w:sz w:val="24"/>
      </w:rPr>
      <w:t xml:space="preserve">OTAN activities are funded by contract </w:t>
    </w:r>
    <w:r w:rsidRPr="004B61C6">
      <w:rPr>
        <w:rFonts w:ascii="Times New Roman" w:hAnsi="Times New Roman"/>
        <w:color w:val="000000"/>
        <w:sz w:val="24"/>
      </w:rPr>
      <w:t>CN110150</w:t>
    </w:r>
    <w:r>
      <w:rPr>
        <w:rFonts w:ascii="Times New Roman" w:hAnsi="Times New Roman"/>
        <w:color w:val="000000"/>
        <w:sz w:val="24"/>
      </w:rPr>
      <w:t xml:space="preserve"> from the Adult Education Office, in the Secondary, Career, and Adult Learning Division, California Department of Education, with funds provided through Federal P.L., 105-220, Section 223 . However, the content does not necessarily reflect the position of that department or the U.S. Department of Education.</w:t>
    </w:r>
  </w:p>
  <w:p w:rsidR="00B752F0" w:rsidRPr="00AB64D1" w:rsidRDefault="00B752F0" w:rsidP="00AB64D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Footer"/>
      <w:jc w:val="right"/>
    </w:pPr>
    <w:r>
      <w:fldChar w:fldCharType="begin"/>
    </w:r>
    <w:r>
      <w:instrText xml:space="preserve"> PAGE </w:instrText>
    </w:r>
    <w:r>
      <w:fldChar w:fldCharType="separate"/>
    </w:r>
    <w:r w:rsidR="007F1712">
      <w:rPr>
        <w:noProof/>
      </w:rPr>
      <w:t>i</w:t>
    </w:r>
    <w:r>
      <w:rPr>
        <w:noProof/>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Footer"/>
      <w:pBdr>
        <w:top w:val="single" w:sz="4" w:space="1" w:color="auto"/>
      </w:pBdr>
      <w:jc w:val="right"/>
    </w:pPr>
    <w:r>
      <w:fldChar w:fldCharType="begin"/>
    </w:r>
    <w:r>
      <w:instrText xml:space="preserve"> PAGE </w:instrText>
    </w:r>
    <w:r>
      <w:fldChar w:fldCharType="separate"/>
    </w:r>
    <w:r w:rsidR="007F1712">
      <w:rPr>
        <w:noProof/>
      </w:rPr>
      <w:t>18</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734C2" w:rsidRDefault="004734C2">
      <w:r>
        <w:separator/>
      </w:r>
    </w:p>
  </w:footnote>
  <w:footnote w:type="continuationSeparator" w:id="0">
    <w:p w:rsidR="004734C2" w:rsidRDefault="004734C2">
      <w:r>
        <w:continuationSeparator/>
      </w:r>
    </w:p>
  </w:footnote>
  <w:footnote w:id="1">
    <w:p w:rsidR="00B752F0" w:rsidRDefault="00B752F0" w:rsidP="008E3519">
      <w:pPr>
        <w:pStyle w:val="FootnoteText"/>
        <w:jc w:val="left"/>
      </w:pPr>
      <w:r>
        <w:rPr>
          <w:rStyle w:val="FootnoteReference"/>
        </w:rPr>
        <w:footnoteRef/>
      </w:r>
      <w:r>
        <w:t xml:space="preserve"> Materials for this section of the handout are adapted </w:t>
      </w:r>
      <w:r w:rsidRPr="00A54300">
        <w:t xml:space="preserve">for OTAN from </w:t>
      </w:r>
      <w:hyperlink r:id="rId1" w:history="1">
        <w:r w:rsidRPr="00A54300">
          <w:rPr>
            <w:rStyle w:val="Hyperlink"/>
          </w:rPr>
          <w:t>http://docs.moodle.org/en/Teacher_documentation</w:t>
        </w:r>
      </w:hyperlink>
      <w:r>
        <w:t>. Please use this site for more detailed and explanatory documentation. Please note, if you change your course theme the editing icons may change as well.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Footer"/>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Foo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Header"/>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752F0" w:rsidRDefault="00B752F0">
    <w:pPr>
      <w:pStyle w:val="Header"/>
    </w:pPr>
    <w:r>
      <w:t>OTAN Training</w:t>
    </w:r>
    <w:r>
      <w:tab/>
      <w:t>Using Moodle to Create a Course Web Site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3.25pt;height:21.75pt;visibility:visible;mso-wrap-style:square" o:bullet="t">
        <v:imagedata r:id="rId1" o:title=""/>
      </v:shape>
    </w:pict>
  </w:numPicBullet>
  <w:abstractNum w:abstractNumId="0">
    <w:nsid w:val="06CE36B3"/>
    <w:multiLevelType w:val="multilevel"/>
    <w:tmpl w:val="FEFEFF44"/>
    <w:lvl w:ilvl="0">
      <w:start w:val="1"/>
      <w:numFmt w:val="none"/>
      <w:lvlText w:val="%1"/>
      <w:lvlJc w:val="left"/>
      <w:pPr>
        <w:tabs>
          <w:tab w:val="num" w:pos="144"/>
        </w:tabs>
        <w:ind w:left="0" w:firstLine="0"/>
      </w:pPr>
      <w:rPr>
        <w:rFonts w:hint="default"/>
      </w:rPr>
    </w:lvl>
    <w:lvl w:ilvl="1">
      <w:start w:val="1"/>
      <w:numFmt w:val="none"/>
      <w:lvlText w:val="%2"/>
      <w:lvlJc w:val="left"/>
      <w:pPr>
        <w:tabs>
          <w:tab w:val="num" w:pos="0"/>
        </w:tabs>
        <w:ind w:left="0" w:firstLine="0"/>
      </w:pPr>
      <w:rPr>
        <w:rFonts w:hint="default"/>
      </w:rPr>
    </w:lvl>
    <w:lvl w:ilvl="2">
      <w:start w:val="1"/>
      <w:numFmt w:val="none"/>
      <w:lvlText w:val="%3"/>
      <w:lvlJc w:val="left"/>
      <w:pPr>
        <w:tabs>
          <w:tab w:val="num" w:pos="720"/>
        </w:tabs>
        <w:ind w:left="720" w:firstLine="0"/>
      </w:pPr>
      <w:rPr>
        <w:rFonts w:hint="default"/>
      </w:rPr>
    </w:lvl>
    <w:lvl w:ilvl="3">
      <w:start w:val="1"/>
      <w:numFmt w:val="decimal"/>
      <w:lvlText w:val="(%4)"/>
      <w:lvlJc w:val="left"/>
      <w:pPr>
        <w:tabs>
          <w:tab w:val="num" w:pos="792"/>
        </w:tabs>
        <w:ind w:left="720" w:firstLine="0"/>
      </w:pPr>
      <w:rPr>
        <w:rFonts w:hint="default"/>
      </w:rPr>
    </w:lvl>
    <w:lvl w:ilvl="4">
      <w:start w:val="1"/>
      <w:numFmt w:val="lowerLetter"/>
      <w:lvlText w:val="(%5)"/>
      <w:lvlJc w:val="left"/>
      <w:pPr>
        <w:tabs>
          <w:tab w:val="num" w:pos="2736"/>
        </w:tabs>
        <w:ind w:left="2736" w:hanging="360"/>
      </w:pPr>
      <w:rPr>
        <w:rFonts w:hint="default"/>
      </w:rPr>
    </w:lvl>
    <w:lvl w:ilvl="5">
      <w:start w:val="1"/>
      <w:numFmt w:val="lowerRoman"/>
      <w:lvlText w:val="(%6)"/>
      <w:lvlJc w:val="left"/>
      <w:pPr>
        <w:tabs>
          <w:tab w:val="num" w:pos="3096"/>
        </w:tabs>
        <w:ind w:left="3096" w:hanging="360"/>
      </w:pPr>
      <w:rPr>
        <w:rFonts w:hint="default"/>
      </w:rPr>
    </w:lvl>
    <w:lvl w:ilvl="6">
      <w:start w:val="1"/>
      <w:numFmt w:val="decimal"/>
      <w:lvlText w:val="%7."/>
      <w:lvlJc w:val="left"/>
      <w:pPr>
        <w:tabs>
          <w:tab w:val="num" w:pos="3456"/>
        </w:tabs>
        <w:ind w:left="3456" w:hanging="360"/>
      </w:pPr>
      <w:rPr>
        <w:rFonts w:hint="default"/>
      </w:rPr>
    </w:lvl>
    <w:lvl w:ilvl="7">
      <w:start w:val="1"/>
      <w:numFmt w:val="lowerLetter"/>
      <w:lvlText w:val="%8."/>
      <w:lvlJc w:val="left"/>
      <w:pPr>
        <w:tabs>
          <w:tab w:val="num" w:pos="3816"/>
        </w:tabs>
        <w:ind w:left="3816" w:hanging="360"/>
      </w:pPr>
      <w:rPr>
        <w:rFonts w:hint="default"/>
      </w:rPr>
    </w:lvl>
    <w:lvl w:ilvl="8">
      <w:start w:val="1"/>
      <w:numFmt w:val="lowerRoman"/>
      <w:lvlText w:val="%9."/>
      <w:lvlJc w:val="left"/>
      <w:pPr>
        <w:tabs>
          <w:tab w:val="num" w:pos="4176"/>
        </w:tabs>
        <w:ind w:left="4176" w:hanging="360"/>
      </w:pPr>
      <w:rPr>
        <w:rFonts w:hint="default"/>
      </w:rPr>
    </w:lvl>
  </w:abstractNum>
  <w:abstractNum w:abstractNumId="1">
    <w:nsid w:val="0CFC5F0A"/>
    <w:multiLevelType w:val="hybridMultilevel"/>
    <w:tmpl w:val="977AB7D0"/>
    <w:lvl w:ilvl="0" w:tplc="E814FFF2">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E870BDA"/>
    <w:multiLevelType w:val="multilevel"/>
    <w:tmpl w:val="616E3170"/>
    <w:lvl w:ilvl="0">
      <w:start w:val="1"/>
      <w:numFmt w:val="none"/>
      <w:lvlText w:val="%1"/>
      <w:lvlJc w:val="left"/>
      <w:pPr>
        <w:tabs>
          <w:tab w:val="num" w:pos="144"/>
        </w:tabs>
        <w:ind w:left="0" w:firstLine="0"/>
      </w:pPr>
      <w:rPr>
        <w:rFonts w:hint="default"/>
      </w:rPr>
    </w:lvl>
    <w:lvl w:ilvl="1">
      <w:start w:val="1"/>
      <w:numFmt w:val="none"/>
      <w:lvlText w:val="%2"/>
      <w:lvlJc w:val="left"/>
      <w:pPr>
        <w:tabs>
          <w:tab w:val="num" w:pos="0"/>
        </w:tabs>
        <w:ind w:left="0" w:firstLine="0"/>
      </w:pPr>
      <w:rPr>
        <w:rFonts w:hint="default"/>
      </w:rPr>
    </w:lvl>
    <w:lvl w:ilvl="2">
      <w:start w:val="1"/>
      <w:numFmt w:val="none"/>
      <w:lvlText w:val="%3"/>
      <w:lvlJc w:val="left"/>
      <w:pPr>
        <w:tabs>
          <w:tab w:val="num" w:pos="720"/>
        </w:tabs>
        <w:ind w:left="720" w:firstLine="0"/>
      </w:pPr>
      <w:rPr>
        <w:rFonts w:hint="default"/>
      </w:rPr>
    </w:lvl>
    <w:lvl w:ilvl="3">
      <w:start w:val="1"/>
      <w:numFmt w:val="decimal"/>
      <w:lvlText w:val="(%4)"/>
      <w:lvlJc w:val="left"/>
      <w:pPr>
        <w:tabs>
          <w:tab w:val="num" w:pos="792"/>
        </w:tabs>
        <w:ind w:left="1296" w:hanging="576"/>
      </w:pPr>
      <w:rPr>
        <w:rFonts w:hint="default"/>
      </w:rPr>
    </w:lvl>
    <w:lvl w:ilvl="4">
      <w:start w:val="1"/>
      <w:numFmt w:val="lowerLetter"/>
      <w:lvlText w:val="(%5)"/>
      <w:lvlJc w:val="left"/>
      <w:pPr>
        <w:tabs>
          <w:tab w:val="num" w:pos="2736"/>
        </w:tabs>
        <w:ind w:left="2736" w:hanging="360"/>
      </w:pPr>
      <w:rPr>
        <w:rFonts w:hint="default"/>
      </w:rPr>
    </w:lvl>
    <w:lvl w:ilvl="5">
      <w:start w:val="1"/>
      <w:numFmt w:val="lowerRoman"/>
      <w:lvlText w:val="(%6)"/>
      <w:lvlJc w:val="left"/>
      <w:pPr>
        <w:tabs>
          <w:tab w:val="num" w:pos="3096"/>
        </w:tabs>
        <w:ind w:left="3096" w:hanging="360"/>
      </w:pPr>
      <w:rPr>
        <w:rFonts w:hint="default"/>
      </w:rPr>
    </w:lvl>
    <w:lvl w:ilvl="6">
      <w:start w:val="1"/>
      <w:numFmt w:val="decimal"/>
      <w:lvlText w:val="%7."/>
      <w:lvlJc w:val="left"/>
      <w:pPr>
        <w:tabs>
          <w:tab w:val="num" w:pos="3456"/>
        </w:tabs>
        <w:ind w:left="3456" w:hanging="360"/>
      </w:pPr>
      <w:rPr>
        <w:rFonts w:hint="default"/>
      </w:rPr>
    </w:lvl>
    <w:lvl w:ilvl="7">
      <w:start w:val="1"/>
      <w:numFmt w:val="lowerLetter"/>
      <w:lvlText w:val="%8."/>
      <w:lvlJc w:val="left"/>
      <w:pPr>
        <w:tabs>
          <w:tab w:val="num" w:pos="3816"/>
        </w:tabs>
        <w:ind w:left="3816" w:hanging="360"/>
      </w:pPr>
      <w:rPr>
        <w:rFonts w:hint="default"/>
      </w:rPr>
    </w:lvl>
    <w:lvl w:ilvl="8">
      <w:start w:val="1"/>
      <w:numFmt w:val="lowerRoman"/>
      <w:lvlText w:val="%9."/>
      <w:lvlJc w:val="left"/>
      <w:pPr>
        <w:tabs>
          <w:tab w:val="num" w:pos="4176"/>
        </w:tabs>
        <w:ind w:left="4176" w:hanging="360"/>
      </w:pPr>
      <w:rPr>
        <w:rFonts w:hint="default"/>
      </w:rPr>
    </w:lvl>
  </w:abstractNum>
  <w:abstractNum w:abstractNumId="3">
    <w:nsid w:val="181D53D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nsid w:val="2F993F0C"/>
    <w:multiLevelType w:val="multilevel"/>
    <w:tmpl w:val="7054C462"/>
    <w:lvl w:ilvl="0">
      <w:start w:val="1"/>
      <w:numFmt w:val="none"/>
      <w:lvlText w:val="%1"/>
      <w:lvlJc w:val="left"/>
      <w:pPr>
        <w:tabs>
          <w:tab w:val="num" w:pos="144"/>
        </w:tabs>
        <w:ind w:left="144" w:hanging="144"/>
      </w:pPr>
      <w:rPr>
        <w:rFonts w:hint="default"/>
      </w:rPr>
    </w:lvl>
    <w:lvl w:ilvl="1">
      <w:start w:val="1"/>
      <w:numFmt w:val="none"/>
      <w:pStyle w:val="Heading2"/>
      <w:lvlText w:val="%2"/>
      <w:lvlJc w:val="left"/>
      <w:pPr>
        <w:tabs>
          <w:tab w:val="num" w:pos="0"/>
        </w:tabs>
        <w:ind w:left="0" w:firstLine="0"/>
      </w:pPr>
      <w:rPr>
        <w:rFonts w:hint="default"/>
      </w:rPr>
    </w:lvl>
    <w:lvl w:ilvl="2">
      <w:start w:val="1"/>
      <w:numFmt w:val="none"/>
      <w:pStyle w:val="Heading3"/>
      <w:lvlText w:val="%3"/>
      <w:lvlJc w:val="left"/>
      <w:pPr>
        <w:tabs>
          <w:tab w:val="num" w:pos="720"/>
        </w:tabs>
        <w:ind w:left="720" w:firstLine="0"/>
      </w:pPr>
      <w:rPr>
        <w:rFonts w:hint="default"/>
      </w:rPr>
    </w:lvl>
    <w:lvl w:ilvl="3">
      <w:start w:val="1"/>
      <w:numFmt w:val="decimal"/>
      <w:lvlText w:val="(%4)"/>
      <w:lvlJc w:val="left"/>
      <w:pPr>
        <w:tabs>
          <w:tab w:val="num" w:pos="792"/>
        </w:tabs>
        <w:ind w:left="1296" w:hanging="576"/>
      </w:pPr>
      <w:rPr>
        <w:rFonts w:hint="default"/>
      </w:rPr>
    </w:lvl>
    <w:lvl w:ilvl="4">
      <w:start w:val="1"/>
      <w:numFmt w:val="lowerLetter"/>
      <w:lvlText w:val="(%5)"/>
      <w:lvlJc w:val="left"/>
      <w:pPr>
        <w:tabs>
          <w:tab w:val="num" w:pos="2736"/>
        </w:tabs>
        <w:ind w:left="2736" w:hanging="360"/>
      </w:pPr>
      <w:rPr>
        <w:rFonts w:hint="default"/>
      </w:rPr>
    </w:lvl>
    <w:lvl w:ilvl="5">
      <w:start w:val="1"/>
      <w:numFmt w:val="lowerRoman"/>
      <w:lvlText w:val="(%6)"/>
      <w:lvlJc w:val="left"/>
      <w:pPr>
        <w:tabs>
          <w:tab w:val="num" w:pos="3096"/>
        </w:tabs>
        <w:ind w:left="3096" w:hanging="360"/>
      </w:pPr>
      <w:rPr>
        <w:rFonts w:hint="default"/>
      </w:rPr>
    </w:lvl>
    <w:lvl w:ilvl="6">
      <w:start w:val="1"/>
      <w:numFmt w:val="decimal"/>
      <w:lvlText w:val="%7."/>
      <w:lvlJc w:val="left"/>
      <w:pPr>
        <w:tabs>
          <w:tab w:val="num" w:pos="3456"/>
        </w:tabs>
        <w:ind w:left="3456" w:hanging="360"/>
      </w:pPr>
      <w:rPr>
        <w:rFonts w:hint="default"/>
      </w:rPr>
    </w:lvl>
    <w:lvl w:ilvl="7">
      <w:start w:val="1"/>
      <w:numFmt w:val="lowerLetter"/>
      <w:lvlText w:val="%8."/>
      <w:lvlJc w:val="left"/>
      <w:pPr>
        <w:tabs>
          <w:tab w:val="num" w:pos="3816"/>
        </w:tabs>
        <w:ind w:left="3816" w:hanging="360"/>
      </w:pPr>
      <w:rPr>
        <w:rFonts w:hint="default"/>
      </w:rPr>
    </w:lvl>
    <w:lvl w:ilvl="8">
      <w:start w:val="1"/>
      <w:numFmt w:val="lowerRoman"/>
      <w:lvlText w:val="%9."/>
      <w:lvlJc w:val="left"/>
      <w:pPr>
        <w:tabs>
          <w:tab w:val="num" w:pos="4176"/>
        </w:tabs>
        <w:ind w:left="4176" w:hanging="360"/>
      </w:pPr>
      <w:rPr>
        <w:rFonts w:hint="default"/>
      </w:rPr>
    </w:lvl>
  </w:abstractNum>
  <w:abstractNum w:abstractNumId="5">
    <w:nsid w:val="669707C8"/>
    <w:multiLevelType w:val="singleLevel"/>
    <w:tmpl w:val="2A9E5DE6"/>
    <w:lvl w:ilvl="0">
      <w:start w:val="1"/>
      <w:numFmt w:val="bullet"/>
      <w:pStyle w:val="CoverBullets"/>
      <w:lvlText w:val=""/>
      <w:lvlJc w:val="left"/>
      <w:pPr>
        <w:tabs>
          <w:tab w:val="num" w:pos="720"/>
        </w:tabs>
        <w:ind w:left="720" w:firstLine="0"/>
      </w:pPr>
      <w:rPr>
        <w:rFonts w:ascii="Wingdings" w:hAnsi="Wingdings" w:hint="default"/>
        <w:b/>
        <w:bCs/>
        <w:color w:val="000000"/>
        <w:sz w:val="40"/>
      </w:rPr>
    </w:lvl>
  </w:abstractNum>
  <w:abstractNum w:abstractNumId="6">
    <w:nsid w:val="66DA7FC0"/>
    <w:multiLevelType w:val="hybridMultilevel"/>
    <w:tmpl w:val="0978AA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DAF7C42"/>
    <w:multiLevelType w:val="hybridMultilevel"/>
    <w:tmpl w:val="2D602FA6"/>
    <w:lvl w:ilvl="0" w:tplc="4F44588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abstractNumId w:val="4"/>
    <w:lvlOverride w:ilvl="0">
      <w:startOverride w:val="1"/>
    </w:lvlOverride>
  </w:num>
  <w:num w:numId="2">
    <w:abstractNumId w:val="4"/>
  </w:num>
  <w:num w:numId="3">
    <w:abstractNumId w:val="5"/>
  </w:num>
  <w:num w:numId="4">
    <w:abstractNumId w:val="0"/>
  </w:num>
  <w:num w:numId="5">
    <w:abstractNumId w:val="2"/>
  </w:num>
  <w:num w:numId="6">
    <w:abstractNumId w:val="3"/>
  </w:num>
  <w:num w:numId="7">
    <w:abstractNumId w:val="1"/>
  </w:num>
  <w:num w:numId="8">
    <w:abstractNumId w:val="7"/>
  </w:num>
  <w:num w:numId="9">
    <w:abstractNumId w:val="4"/>
  </w:num>
  <w:num w:numId="10">
    <w:abstractNumId w:val="4"/>
  </w:num>
  <w:num w:numId="11">
    <w:abstractNumId w:val="4"/>
  </w:num>
  <w:num w:numId="12">
    <w:abstractNumId w:val="4"/>
  </w:num>
  <w:num w:numId="13">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7" w:nlCheck="1" w:checkStyle="1"/>
  <w:activeWritingStyle w:appName="MSWord" w:lang="en-US"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noPunctuationKerning/>
  <w:characterSpacingControl w:val="doNotCompress"/>
  <w:hdrShapeDefaults>
    <o:shapedefaults v:ext="edit" spidmax="2049" style="mso-position-vertical-relative:page" fillcolor="black">
      <v:fill color="black"/>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2F1F"/>
    <w:rsid w:val="00004D12"/>
    <w:rsid w:val="000138CD"/>
    <w:rsid w:val="000149A8"/>
    <w:rsid w:val="000338F0"/>
    <w:rsid w:val="00036B87"/>
    <w:rsid w:val="000376B1"/>
    <w:rsid w:val="00045F47"/>
    <w:rsid w:val="00055269"/>
    <w:rsid w:val="0005711E"/>
    <w:rsid w:val="00060195"/>
    <w:rsid w:val="000717C4"/>
    <w:rsid w:val="000719F2"/>
    <w:rsid w:val="000747DE"/>
    <w:rsid w:val="000906C4"/>
    <w:rsid w:val="000967A3"/>
    <w:rsid w:val="000A69D3"/>
    <w:rsid w:val="000A6ECA"/>
    <w:rsid w:val="000B2C50"/>
    <w:rsid w:val="000B49D4"/>
    <w:rsid w:val="000B6324"/>
    <w:rsid w:val="000C0FB9"/>
    <w:rsid w:val="000C2E07"/>
    <w:rsid w:val="000C485D"/>
    <w:rsid w:val="000D02AA"/>
    <w:rsid w:val="000D3C18"/>
    <w:rsid w:val="000D5470"/>
    <w:rsid w:val="000E25A0"/>
    <w:rsid w:val="000E4FB3"/>
    <w:rsid w:val="000E6028"/>
    <w:rsid w:val="000F2514"/>
    <w:rsid w:val="000F5F9B"/>
    <w:rsid w:val="001120EC"/>
    <w:rsid w:val="001138D8"/>
    <w:rsid w:val="00124555"/>
    <w:rsid w:val="001261D3"/>
    <w:rsid w:val="00143F5D"/>
    <w:rsid w:val="001524B6"/>
    <w:rsid w:val="00154BE9"/>
    <w:rsid w:val="00155655"/>
    <w:rsid w:val="001566B5"/>
    <w:rsid w:val="00157C4A"/>
    <w:rsid w:val="00160160"/>
    <w:rsid w:val="001611BB"/>
    <w:rsid w:val="001629FC"/>
    <w:rsid w:val="0017233D"/>
    <w:rsid w:val="0017246C"/>
    <w:rsid w:val="00172CEA"/>
    <w:rsid w:val="00186650"/>
    <w:rsid w:val="00187512"/>
    <w:rsid w:val="0019331D"/>
    <w:rsid w:val="001944A6"/>
    <w:rsid w:val="001A2F1F"/>
    <w:rsid w:val="001A4261"/>
    <w:rsid w:val="001B7010"/>
    <w:rsid w:val="001C22FA"/>
    <w:rsid w:val="001C349B"/>
    <w:rsid w:val="001C4A1E"/>
    <w:rsid w:val="001D1039"/>
    <w:rsid w:val="001E093F"/>
    <w:rsid w:val="001E711F"/>
    <w:rsid w:val="001F0727"/>
    <w:rsid w:val="001F3BF1"/>
    <w:rsid w:val="00207BD5"/>
    <w:rsid w:val="00210F44"/>
    <w:rsid w:val="00223579"/>
    <w:rsid w:val="002271EE"/>
    <w:rsid w:val="002325BA"/>
    <w:rsid w:val="002350B4"/>
    <w:rsid w:val="002404AB"/>
    <w:rsid w:val="002424E6"/>
    <w:rsid w:val="00244348"/>
    <w:rsid w:val="002447A4"/>
    <w:rsid w:val="00260FC6"/>
    <w:rsid w:val="00264407"/>
    <w:rsid w:val="00270558"/>
    <w:rsid w:val="00270C17"/>
    <w:rsid w:val="002723DE"/>
    <w:rsid w:val="00273903"/>
    <w:rsid w:val="002775BD"/>
    <w:rsid w:val="0028259C"/>
    <w:rsid w:val="00286427"/>
    <w:rsid w:val="002879DA"/>
    <w:rsid w:val="00287EA5"/>
    <w:rsid w:val="00295CAC"/>
    <w:rsid w:val="002B19A9"/>
    <w:rsid w:val="002B1E8A"/>
    <w:rsid w:val="002C7B0A"/>
    <w:rsid w:val="002C7BF6"/>
    <w:rsid w:val="002D51FC"/>
    <w:rsid w:val="002E73B9"/>
    <w:rsid w:val="002F17B7"/>
    <w:rsid w:val="002F6892"/>
    <w:rsid w:val="0032283F"/>
    <w:rsid w:val="003244E5"/>
    <w:rsid w:val="00332984"/>
    <w:rsid w:val="003341D4"/>
    <w:rsid w:val="00334B19"/>
    <w:rsid w:val="00334EFB"/>
    <w:rsid w:val="00335FE7"/>
    <w:rsid w:val="00336008"/>
    <w:rsid w:val="00342299"/>
    <w:rsid w:val="00342381"/>
    <w:rsid w:val="00354D9A"/>
    <w:rsid w:val="003620CF"/>
    <w:rsid w:val="00365EE6"/>
    <w:rsid w:val="00367E11"/>
    <w:rsid w:val="00371FE6"/>
    <w:rsid w:val="003755AB"/>
    <w:rsid w:val="0037662C"/>
    <w:rsid w:val="0038073C"/>
    <w:rsid w:val="003825A5"/>
    <w:rsid w:val="003850C2"/>
    <w:rsid w:val="003878BF"/>
    <w:rsid w:val="00392D55"/>
    <w:rsid w:val="003943DD"/>
    <w:rsid w:val="00394CEE"/>
    <w:rsid w:val="0039587F"/>
    <w:rsid w:val="003A2458"/>
    <w:rsid w:val="003A3D1A"/>
    <w:rsid w:val="003A6D66"/>
    <w:rsid w:val="003B0956"/>
    <w:rsid w:val="003B2527"/>
    <w:rsid w:val="003B3860"/>
    <w:rsid w:val="003B407F"/>
    <w:rsid w:val="003B5C1A"/>
    <w:rsid w:val="003C6375"/>
    <w:rsid w:val="003D574B"/>
    <w:rsid w:val="003D71B6"/>
    <w:rsid w:val="003E1AD5"/>
    <w:rsid w:val="003E50E7"/>
    <w:rsid w:val="003E7074"/>
    <w:rsid w:val="003F057A"/>
    <w:rsid w:val="00403223"/>
    <w:rsid w:val="00406CFD"/>
    <w:rsid w:val="00407108"/>
    <w:rsid w:val="00416C92"/>
    <w:rsid w:val="004207F8"/>
    <w:rsid w:val="00420B1A"/>
    <w:rsid w:val="00426DB2"/>
    <w:rsid w:val="00433D6A"/>
    <w:rsid w:val="00433ED1"/>
    <w:rsid w:val="00445D36"/>
    <w:rsid w:val="0046057E"/>
    <w:rsid w:val="00467071"/>
    <w:rsid w:val="004734C2"/>
    <w:rsid w:val="004805F5"/>
    <w:rsid w:val="004818FF"/>
    <w:rsid w:val="00486341"/>
    <w:rsid w:val="0049607D"/>
    <w:rsid w:val="004962B6"/>
    <w:rsid w:val="004A51CC"/>
    <w:rsid w:val="004B0292"/>
    <w:rsid w:val="004B43A2"/>
    <w:rsid w:val="004B724D"/>
    <w:rsid w:val="004C1A15"/>
    <w:rsid w:val="004C77F1"/>
    <w:rsid w:val="004D15A7"/>
    <w:rsid w:val="004D1839"/>
    <w:rsid w:val="004E5329"/>
    <w:rsid w:val="004F0825"/>
    <w:rsid w:val="004F0D54"/>
    <w:rsid w:val="004F25E4"/>
    <w:rsid w:val="00504577"/>
    <w:rsid w:val="00507BC6"/>
    <w:rsid w:val="0051107A"/>
    <w:rsid w:val="005156B6"/>
    <w:rsid w:val="005170B2"/>
    <w:rsid w:val="00521A55"/>
    <w:rsid w:val="005361C8"/>
    <w:rsid w:val="00542476"/>
    <w:rsid w:val="005500F2"/>
    <w:rsid w:val="00550BA8"/>
    <w:rsid w:val="005521F2"/>
    <w:rsid w:val="00552BB4"/>
    <w:rsid w:val="00553273"/>
    <w:rsid w:val="0055422D"/>
    <w:rsid w:val="00573962"/>
    <w:rsid w:val="005832B2"/>
    <w:rsid w:val="00587836"/>
    <w:rsid w:val="00590B02"/>
    <w:rsid w:val="0059240D"/>
    <w:rsid w:val="005A558C"/>
    <w:rsid w:val="005A6501"/>
    <w:rsid w:val="005B65E1"/>
    <w:rsid w:val="005B6745"/>
    <w:rsid w:val="005B7D66"/>
    <w:rsid w:val="005C3998"/>
    <w:rsid w:val="005C65AA"/>
    <w:rsid w:val="005F122B"/>
    <w:rsid w:val="005F614A"/>
    <w:rsid w:val="005F6187"/>
    <w:rsid w:val="005F7682"/>
    <w:rsid w:val="0060537B"/>
    <w:rsid w:val="0060629E"/>
    <w:rsid w:val="0061202A"/>
    <w:rsid w:val="00614565"/>
    <w:rsid w:val="00614CAD"/>
    <w:rsid w:val="00621706"/>
    <w:rsid w:val="00624113"/>
    <w:rsid w:val="00625359"/>
    <w:rsid w:val="00632835"/>
    <w:rsid w:val="00636B82"/>
    <w:rsid w:val="006370EE"/>
    <w:rsid w:val="00640845"/>
    <w:rsid w:val="0064737D"/>
    <w:rsid w:val="00647F72"/>
    <w:rsid w:val="00651366"/>
    <w:rsid w:val="006518CA"/>
    <w:rsid w:val="00653FB6"/>
    <w:rsid w:val="00657E0B"/>
    <w:rsid w:val="00660D59"/>
    <w:rsid w:val="00662015"/>
    <w:rsid w:val="00663008"/>
    <w:rsid w:val="00665A01"/>
    <w:rsid w:val="00667A0E"/>
    <w:rsid w:val="0067495A"/>
    <w:rsid w:val="00675BAC"/>
    <w:rsid w:val="00677BA7"/>
    <w:rsid w:val="00691F38"/>
    <w:rsid w:val="00692DF4"/>
    <w:rsid w:val="006A2CB9"/>
    <w:rsid w:val="006A6288"/>
    <w:rsid w:val="006B0741"/>
    <w:rsid w:val="006B5EF1"/>
    <w:rsid w:val="006B5FE8"/>
    <w:rsid w:val="006C0A0E"/>
    <w:rsid w:val="006C1D22"/>
    <w:rsid w:val="006C2CAB"/>
    <w:rsid w:val="006C3707"/>
    <w:rsid w:val="006C7418"/>
    <w:rsid w:val="006D7D75"/>
    <w:rsid w:val="006E5E58"/>
    <w:rsid w:val="006E6304"/>
    <w:rsid w:val="006E7F54"/>
    <w:rsid w:val="006F51F0"/>
    <w:rsid w:val="006F5695"/>
    <w:rsid w:val="0070057A"/>
    <w:rsid w:val="007054F5"/>
    <w:rsid w:val="00707176"/>
    <w:rsid w:val="00712F28"/>
    <w:rsid w:val="007239A5"/>
    <w:rsid w:val="00731364"/>
    <w:rsid w:val="00736ADE"/>
    <w:rsid w:val="007426D7"/>
    <w:rsid w:val="00743E0B"/>
    <w:rsid w:val="00757356"/>
    <w:rsid w:val="00761F6F"/>
    <w:rsid w:val="007671D4"/>
    <w:rsid w:val="00773451"/>
    <w:rsid w:val="00773FB1"/>
    <w:rsid w:val="0077760C"/>
    <w:rsid w:val="00781FB0"/>
    <w:rsid w:val="00783441"/>
    <w:rsid w:val="00783964"/>
    <w:rsid w:val="0078447C"/>
    <w:rsid w:val="007919EA"/>
    <w:rsid w:val="00792166"/>
    <w:rsid w:val="00792C85"/>
    <w:rsid w:val="00795802"/>
    <w:rsid w:val="007A0401"/>
    <w:rsid w:val="007A6E78"/>
    <w:rsid w:val="007B7036"/>
    <w:rsid w:val="007C2EEE"/>
    <w:rsid w:val="007C6812"/>
    <w:rsid w:val="007C6EF0"/>
    <w:rsid w:val="007D2B3A"/>
    <w:rsid w:val="007D4A43"/>
    <w:rsid w:val="007E0255"/>
    <w:rsid w:val="007E5174"/>
    <w:rsid w:val="007F1712"/>
    <w:rsid w:val="007F1906"/>
    <w:rsid w:val="007F44EF"/>
    <w:rsid w:val="007F4F9C"/>
    <w:rsid w:val="007F6F0D"/>
    <w:rsid w:val="00812052"/>
    <w:rsid w:val="00814B9C"/>
    <w:rsid w:val="00821596"/>
    <w:rsid w:val="008319D1"/>
    <w:rsid w:val="00843F0E"/>
    <w:rsid w:val="008523FE"/>
    <w:rsid w:val="00854B5B"/>
    <w:rsid w:val="00861243"/>
    <w:rsid w:val="00863C7C"/>
    <w:rsid w:val="00865394"/>
    <w:rsid w:val="0086776C"/>
    <w:rsid w:val="00871271"/>
    <w:rsid w:val="0087246C"/>
    <w:rsid w:val="00881636"/>
    <w:rsid w:val="008841E5"/>
    <w:rsid w:val="00892F42"/>
    <w:rsid w:val="008A0E04"/>
    <w:rsid w:val="008A252A"/>
    <w:rsid w:val="008A51F6"/>
    <w:rsid w:val="008B3CB8"/>
    <w:rsid w:val="008B4899"/>
    <w:rsid w:val="008C418C"/>
    <w:rsid w:val="008D3999"/>
    <w:rsid w:val="008D6D16"/>
    <w:rsid w:val="008E2FA9"/>
    <w:rsid w:val="008E3519"/>
    <w:rsid w:val="008F3055"/>
    <w:rsid w:val="008F3FA8"/>
    <w:rsid w:val="008F6E0D"/>
    <w:rsid w:val="00905F8A"/>
    <w:rsid w:val="009105DC"/>
    <w:rsid w:val="009141C8"/>
    <w:rsid w:val="00917BF3"/>
    <w:rsid w:val="0092006E"/>
    <w:rsid w:val="00920F3D"/>
    <w:rsid w:val="009264C5"/>
    <w:rsid w:val="00930A10"/>
    <w:rsid w:val="00931C2B"/>
    <w:rsid w:val="00934B9F"/>
    <w:rsid w:val="00936F5F"/>
    <w:rsid w:val="0093761B"/>
    <w:rsid w:val="0094147C"/>
    <w:rsid w:val="00943715"/>
    <w:rsid w:val="00943D88"/>
    <w:rsid w:val="0095011E"/>
    <w:rsid w:val="00953FCB"/>
    <w:rsid w:val="00954439"/>
    <w:rsid w:val="00970597"/>
    <w:rsid w:val="00970799"/>
    <w:rsid w:val="009830AE"/>
    <w:rsid w:val="00985192"/>
    <w:rsid w:val="00986E3D"/>
    <w:rsid w:val="00986FC6"/>
    <w:rsid w:val="00987B21"/>
    <w:rsid w:val="00987BB3"/>
    <w:rsid w:val="009922C7"/>
    <w:rsid w:val="00996B70"/>
    <w:rsid w:val="009A4C10"/>
    <w:rsid w:val="009A595F"/>
    <w:rsid w:val="009A6AC6"/>
    <w:rsid w:val="009B0A7E"/>
    <w:rsid w:val="009B1EF3"/>
    <w:rsid w:val="009B3C32"/>
    <w:rsid w:val="009B53DD"/>
    <w:rsid w:val="009B5AA9"/>
    <w:rsid w:val="009B6495"/>
    <w:rsid w:val="009D2546"/>
    <w:rsid w:val="009D4EF8"/>
    <w:rsid w:val="009E56D9"/>
    <w:rsid w:val="009E6B72"/>
    <w:rsid w:val="009F289C"/>
    <w:rsid w:val="009F370F"/>
    <w:rsid w:val="009F5BA9"/>
    <w:rsid w:val="009F5C43"/>
    <w:rsid w:val="009F6F86"/>
    <w:rsid w:val="00A11972"/>
    <w:rsid w:val="00A21D1E"/>
    <w:rsid w:val="00A23781"/>
    <w:rsid w:val="00A300D6"/>
    <w:rsid w:val="00A35DEE"/>
    <w:rsid w:val="00A37DF0"/>
    <w:rsid w:val="00A4069C"/>
    <w:rsid w:val="00A41142"/>
    <w:rsid w:val="00A435DD"/>
    <w:rsid w:val="00A44ADE"/>
    <w:rsid w:val="00A45728"/>
    <w:rsid w:val="00A54300"/>
    <w:rsid w:val="00A5576E"/>
    <w:rsid w:val="00A62013"/>
    <w:rsid w:val="00A641B5"/>
    <w:rsid w:val="00A66B9F"/>
    <w:rsid w:val="00A74EC9"/>
    <w:rsid w:val="00A775F8"/>
    <w:rsid w:val="00A8059C"/>
    <w:rsid w:val="00A94DBC"/>
    <w:rsid w:val="00A95934"/>
    <w:rsid w:val="00AA0AB2"/>
    <w:rsid w:val="00AA7EEF"/>
    <w:rsid w:val="00AB029F"/>
    <w:rsid w:val="00AB64D1"/>
    <w:rsid w:val="00AC1519"/>
    <w:rsid w:val="00AC5592"/>
    <w:rsid w:val="00AE5E64"/>
    <w:rsid w:val="00AE7EA4"/>
    <w:rsid w:val="00AF4DA2"/>
    <w:rsid w:val="00AF6367"/>
    <w:rsid w:val="00B046FC"/>
    <w:rsid w:val="00B14AB7"/>
    <w:rsid w:val="00B15756"/>
    <w:rsid w:val="00B26B25"/>
    <w:rsid w:val="00B32CEF"/>
    <w:rsid w:val="00B3575B"/>
    <w:rsid w:val="00B35B23"/>
    <w:rsid w:val="00B41EBA"/>
    <w:rsid w:val="00B4397D"/>
    <w:rsid w:val="00B471E0"/>
    <w:rsid w:val="00B571C2"/>
    <w:rsid w:val="00B60A34"/>
    <w:rsid w:val="00B62A68"/>
    <w:rsid w:val="00B632A2"/>
    <w:rsid w:val="00B705A1"/>
    <w:rsid w:val="00B71678"/>
    <w:rsid w:val="00B752F0"/>
    <w:rsid w:val="00B901B7"/>
    <w:rsid w:val="00BB2EFD"/>
    <w:rsid w:val="00BC306C"/>
    <w:rsid w:val="00BC3D14"/>
    <w:rsid w:val="00BC49D8"/>
    <w:rsid w:val="00BD2E24"/>
    <w:rsid w:val="00BD42B5"/>
    <w:rsid w:val="00BD46A3"/>
    <w:rsid w:val="00BE0818"/>
    <w:rsid w:val="00BF58DF"/>
    <w:rsid w:val="00BF6B67"/>
    <w:rsid w:val="00C0090E"/>
    <w:rsid w:val="00C01EAC"/>
    <w:rsid w:val="00C11C1D"/>
    <w:rsid w:val="00C20FB2"/>
    <w:rsid w:val="00C22612"/>
    <w:rsid w:val="00C32064"/>
    <w:rsid w:val="00C353B4"/>
    <w:rsid w:val="00C376A3"/>
    <w:rsid w:val="00C411A8"/>
    <w:rsid w:val="00C41E58"/>
    <w:rsid w:val="00C439E9"/>
    <w:rsid w:val="00C51B88"/>
    <w:rsid w:val="00C54622"/>
    <w:rsid w:val="00C62D27"/>
    <w:rsid w:val="00C65AEB"/>
    <w:rsid w:val="00C73500"/>
    <w:rsid w:val="00C8091F"/>
    <w:rsid w:val="00C9220D"/>
    <w:rsid w:val="00CA0AF9"/>
    <w:rsid w:val="00CA30A1"/>
    <w:rsid w:val="00CA383B"/>
    <w:rsid w:val="00CA5F0D"/>
    <w:rsid w:val="00CA6B5B"/>
    <w:rsid w:val="00CA6C41"/>
    <w:rsid w:val="00CB15BA"/>
    <w:rsid w:val="00CB26EC"/>
    <w:rsid w:val="00CC1B3A"/>
    <w:rsid w:val="00CD0D58"/>
    <w:rsid w:val="00CD3EB4"/>
    <w:rsid w:val="00CD5702"/>
    <w:rsid w:val="00CE0F36"/>
    <w:rsid w:val="00CE1A33"/>
    <w:rsid w:val="00CE1C45"/>
    <w:rsid w:val="00CE2D29"/>
    <w:rsid w:val="00CE531C"/>
    <w:rsid w:val="00CF16FF"/>
    <w:rsid w:val="00CF4D5E"/>
    <w:rsid w:val="00CF785C"/>
    <w:rsid w:val="00D02647"/>
    <w:rsid w:val="00D123E6"/>
    <w:rsid w:val="00D13D80"/>
    <w:rsid w:val="00D24B90"/>
    <w:rsid w:val="00D25661"/>
    <w:rsid w:val="00D37610"/>
    <w:rsid w:val="00D41F6C"/>
    <w:rsid w:val="00D51AFE"/>
    <w:rsid w:val="00D51C84"/>
    <w:rsid w:val="00D52B48"/>
    <w:rsid w:val="00D547D8"/>
    <w:rsid w:val="00D6072D"/>
    <w:rsid w:val="00D65ED1"/>
    <w:rsid w:val="00D67810"/>
    <w:rsid w:val="00D6793E"/>
    <w:rsid w:val="00D803CF"/>
    <w:rsid w:val="00D875B7"/>
    <w:rsid w:val="00D9081E"/>
    <w:rsid w:val="00D95DC5"/>
    <w:rsid w:val="00D96E41"/>
    <w:rsid w:val="00DA0875"/>
    <w:rsid w:val="00DA2AE6"/>
    <w:rsid w:val="00DA33A3"/>
    <w:rsid w:val="00DA6B4C"/>
    <w:rsid w:val="00DA763C"/>
    <w:rsid w:val="00DD0556"/>
    <w:rsid w:val="00DD0FAF"/>
    <w:rsid w:val="00DD165C"/>
    <w:rsid w:val="00DD19FA"/>
    <w:rsid w:val="00DD38A0"/>
    <w:rsid w:val="00DD4769"/>
    <w:rsid w:val="00DD6F26"/>
    <w:rsid w:val="00DE18C4"/>
    <w:rsid w:val="00DF70D7"/>
    <w:rsid w:val="00E05F4D"/>
    <w:rsid w:val="00E10E42"/>
    <w:rsid w:val="00E11C94"/>
    <w:rsid w:val="00E11CA2"/>
    <w:rsid w:val="00E13594"/>
    <w:rsid w:val="00E13E85"/>
    <w:rsid w:val="00E30AF7"/>
    <w:rsid w:val="00E410E3"/>
    <w:rsid w:val="00E41972"/>
    <w:rsid w:val="00E441CE"/>
    <w:rsid w:val="00E47CCD"/>
    <w:rsid w:val="00E53871"/>
    <w:rsid w:val="00E561F9"/>
    <w:rsid w:val="00E60D8E"/>
    <w:rsid w:val="00E62282"/>
    <w:rsid w:val="00E8039B"/>
    <w:rsid w:val="00E909A1"/>
    <w:rsid w:val="00E91291"/>
    <w:rsid w:val="00E974D3"/>
    <w:rsid w:val="00EA01BA"/>
    <w:rsid w:val="00EA128F"/>
    <w:rsid w:val="00EA4088"/>
    <w:rsid w:val="00EA7CB9"/>
    <w:rsid w:val="00EB0388"/>
    <w:rsid w:val="00EB0740"/>
    <w:rsid w:val="00EB3D7C"/>
    <w:rsid w:val="00EB4634"/>
    <w:rsid w:val="00EC3B82"/>
    <w:rsid w:val="00EC41B8"/>
    <w:rsid w:val="00ED07C2"/>
    <w:rsid w:val="00EE17BB"/>
    <w:rsid w:val="00EF1ED7"/>
    <w:rsid w:val="00EF23D2"/>
    <w:rsid w:val="00EF2526"/>
    <w:rsid w:val="00EF6EAC"/>
    <w:rsid w:val="00F1648C"/>
    <w:rsid w:val="00F17B5A"/>
    <w:rsid w:val="00F21A98"/>
    <w:rsid w:val="00F304F7"/>
    <w:rsid w:val="00F3056E"/>
    <w:rsid w:val="00F309F6"/>
    <w:rsid w:val="00F368CE"/>
    <w:rsid w:val="00F40B1B"/>
    <w:rsid w:val="00F43C9F"/>
    <w:rsid w:val="00F448AE"/>
    <w:rsid w:val="00F51797"/>
    <w:rsid w:val="00F53331"/>
    <w:rsid w:val="00F564C8"/>
    <w:rsid w:val="00F662E9"/>
    <w:rsid w:val="00F75249"/>
    <w:rsid w:val="00F76FF5"/>
    <w:rsid w:val="00F802CA"/>
    <w:rsid w:val="00F80ED6"/>
    <w:rsid w:val="00F8167F"/>
    <w:rsid w:val="00F820E5"/>
    <w:rsid w:val="00F92CAB"/>
    <w:rsid w:val="00FA795B"/>
    <w:rsid w:val="00FB12B1"/>
    <w:rsid w:val="00FB5591"/>
    <w:rsid w:val="00FB56F1"/>
    <w:rsid w:val="00FC3779"/>
    <w:rsid w:val="00FC39F0"/>
    <w:rsid w:val="00FC3B5A"/>
    <w:rsid w:val="00FD4D94"/>
    <w:rsid w:val="00FD52CB"/>
    <w:rsid w:val="00FE0E6D"/>
    <w:rsid w:val="00FE3F59"/>
    <w:rsid w:val="00FF31CE"/>
    <w:rsid w:val="00FF3AAF"/>
    <w:rsid w:val="00FF54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page" fillcolor="black">
      <v:fill color="black"/>
    </o:shapedefaults>
    <o:shapelayout v:ext="edit">
      <o:idmap v:ext="edit" data="1"/>
    </o:shapelayout>
  </w:shapeDefaults>
  <w:decimalSymbol w:val="."/>
  <w:listSeparator w:val=","/>
  <w15:docId w15:val="{2584A625-E788-48CF-A8FA-1B4970258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202A"/>
    <w:pPr>
      <w:spacing w:before="100" w:beforeAutospacing="1" w:after="100" w:afterAutospacing="1"/>
      <w:jc w:val="both"/>
    </w:pPr>
    <w:rPr>
      <w:rFonts w:ascii="Arial" w:hAnsi="Arial"/>
      <w:sz w:val="24"/>
      <w:szCs w:val="24"/>
    </w:rPr>
  </w:style>
  <w:style w:type="paragraph" w:styleId="Heading1">
    <w:name w:val="heading 1"/>
    <w:basedOn w:val="Normal"/>
    <w:next w:val="Normal"/>
    <w:link w:val="Heading1Char"/>
    <w:autoRedefine/>
    <w:qFormat/>
    <w:rsid w:val="00F564C8"/>
    <w:pPr>
      <w:keepNext/>
      <w:shd w:val="clear" w:color="auto" w:fill="DDDDDD"/>
      <w:jc w:val="left"/>
      <w:outlineLvl w:val="0"/>
    </w:pPr>
    <w:rPr>
      <w:rFonts w:eastAsia="Batang" w:cs="Arial"/>
      <w:b/>
      <w:kern w:val="32"/>
      <w:sz w:val="28"/>
      <w:szCs w:val="32"/>
    </w:rPr>
  </w:style>
  <w:style w:type="paragraph" w:styleId="Heading2">
    <w:name w:val="heading 2"/>
    <w:basedOn w:val="Normal"/>
    <w:next w:val="Normal"/>
    <w:autoRedefine/>
    <w:qFormat/>
    <w:rsid w:val="00D51C84"/>
    <w:pPr>
      <w:numPr>
        <w:ilvl w:val="1"/>
        <w:numId w:val="12"/>
      </w:numPr>
      <w:jc w:val="left"/>
      <w:outlineLvl w:val="1"/>
    </w:pPr>
    <w:rPr>
      <w:rFonts w:cs="Arial"/>
      <w:b/>
      <w:i/>
      <w:iCs/>
      <w:szCs w:val="28"/>
    </w:rPr>
  </w:style>
  <w:style w:type="paragraph" w:styleId="Heading3">
    <w:name w:val="heading 3"/>
    <w:basedOn w:val="Normal"/>
    <w:next w:val="Heading4"/>
    <w:link w:val="Heading3Char"/>
    <w:autoRedefine/>
    <w:qFormat/>
    <w:rsid w:val="00DD19FA"/>
    <w:pPr>
      <w:numPr>
        <w:ilvl w:val="2"/>
        <w:numId w:val="12"/>
      </w:numPr>
      <w:spacing w:after="120" w:afterAutospacing="0"/>
      <w:outlineLvl w:val="2"/>
    </w:pPr>
    <w:rPr>
      <w:rFonts w:cs="Arial"/>
      <w:bCs/>
      <w:szCs w:val="26"/>
    </w:rPr>
  </w:style>
  <w:style w:type="paragraph" w:styleId="Heading4">
    <w:name w:val="heading 4"/>
    <w:basedOn w:val="Heading3"/>
    <w:autoRedefine/>
    <w:qFormat/>
    <w:rsid w:val="002F17B7"/>
    <w:pPr>
      <w:numPr>
        <w:ilvl w:val="0"/>
        <w:numId w:val="0"/>
      </w:numPr>
      <w:tabs>
        <w:tab w:val="left" w:pos="907"/>
      </w:tabs>
      <w:spacing w:before="0" w:beforeAutospacing="0"/>
      <w:ind w:left="720"/>
      <w:jc w:val="left"/>
      <w:outlineLvl w:val="3"/>
    </w:pPr>
    <w:rPr>
      <w:bCs w:val="0"/>
      <w:szCs w:val="20"/>
    </w:rPr>
  </w:style>
  <w:style w:type="paragraph" w:styleId="Heading5">
    <w:name w:val="heading 5"/>
    <w:basedOn w:val="Normal"/>
    <w:next w:val="Normal"/>
    <w:autoRedefine/>
    <w:qFormat/>
    <w:rsid w:val="0061202A"/>
    <w:pPr>
      <w:spacing w:before="240" w:after="60"/>
      <w:outlineLvl w:val="4"/>
    </w:pPr>
    <w:rPr>
      <w:b/>
      <w:bCs/>
      <w:i/>
      <w:iCs/>
      <w:sz w:val="26"/>
      <w:szCs w:val="26"/>
    </w:rPr>
  </w:style>
  <w:style w:type="paragraph" w:styleId="Heading6">
    <w:name w:val="heading 6"/>
    <w:basedOn w:val="Normal"/>
    <w:next w:val="Normal"/>
    <w:autoRedefine/>
    <w:qFormat/>
    <w:rsid w:val="0061202A"/>
    <w:pPr>
      <w:spacing w:before="240" w:after="60"/>
      <w:outlineLvl w:val="5"/>
    </w:pPr>
    <w:rPr>
      <w:rFonts w:ascii="Times New Roman" w:hAnsi="Times New Roman"/>
      <w:b/>
      <w:bCs/>
      <w:sz w:val="22"/>
      <w:szCs w:val="22"/>
    </w:rPr>
  </w:style>
  <w:style w:type="paragraph" w:styleId="Heading7">
    <w:name w:val="heading 7"/>
    <w:basedOn w:val="Normal"/>
    <w:next w:val="Normal"/>
    <w:autoRedefine/>
    <w:qFormat/>
    <w:rsid w:val="0061202A"/>
    <w:pPr>
      <w:spacing w:before="240" w:after="60"/>
      <w:outlineLvl w:val="6"/>
    </w:pPr>
    <w:rPr>
      <w:rFonts w:ascii="Times New Roman" w:hAnsi="Times New Roman"/>
    </w:rPr>
  </w:style>
  <w:style w:type="paragraph" w:styleId="Heading8">
    <w:name w:val="heading 8"/>
    <w:basedOn w:val="Normal"/>
    <w:next w:val="Normal"/>
    <w:autoRedefine/>
    <w:qFormat/>
    <w:rsid w:val="0061202A"/>
    <w:pPr>
      <w:spacing w:before="240" w:after="60"/>
      <w:outlineLvl w:val="7"/>
    </w:pPr>
    <w:rPr>
      <w:rFonts w:ascii="Times New Roman" w:hAnsi="Times New Roman"/>
      <w:i/>
      <w:iCs/>
    </w:rPr>
  </w:style>
  <w:style w:type="paragraph" w:styleId="Heading9">
    <w:name w:val="heading 9"/>
    <w:basedOn w:val="Normal"/>
    <w:next w:val="Normal"/>
    <w:autoRedefine/>
    <w:qFormat/>
    <w:rsid w:val="0061202A"/>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4A51CC"/>
    <w:rPr>
      <w:color w:val="0000FF"/>
      <w:u w:val="single"/>
    </w:rPr>
  </w:style>
  <w:style w:type="paragraph" w:styleId="Header">
    <w:name w:val="header"/>
    <w:basedOn w:val="Normal"/>
    <w:rsid w:val="00632835"/>
    <w:pPr>
      <w:pBdr>
        <w:bottom w:val="single" w:sz="18" w:space="1" w:color="auto"/>
      </w:pBdr>
      <w:tabs>
        <w:tab w:val="right" w:pos="10080"/>
      </w:tabs>
    </w:pPr>
    <w:rPr>
      <w:b/>
      <w:sz w:val="20"/>
    </w:rPr>
  </w:style>
  <w:style w:type="paragraph" w:styleId="Footer">
    <w:name w:val="footer"/>
    <w:basedOn w:val="Normal"/>
    <w:link w:val="FooterChar"/>
    <w:rsid w:val="00632835"/>
    <w:pPr>
      <w:tabs>
        <w:tab w:val="right" w:pos="10080"/>
      </w:tabs>
      <w:spacing w:before="0" w:beforeAutospacing="0"/>
      <w:jc w:val="left"/>
    </w:pPr>
    <w:rPr>
      <w:sz w:val="20"/>
    </w:rPr>
  </w:style>
  <w:style w:type="paragraph" w:styleId="NormalWeb">
    <w:name w:val="Normal (Web)"/>
    <w:basedOn w:val="Normal"/>
    <w:rsid w:val="00632835"/>
    <w:pPr>
      <w:jc w:val="left"/>
    </w:pPr>
    <w:rPr>
      <w:rFonts w:ascii="Arial Unicode MS" w:eastAsia="Arial Unicode MS" w:hAnsi="Arial Unicode MS" w:cs="Arial Unicode MS"/>
    </w:rPr>
  </w:style>
  <w:style w:type="paragraph" w:styleId="TOC1">
    <w:name w:val="toc 1"/>
    <w:next w:val="Normal"/>
    <w:autoRedefine/>
    <w:uiPriority w:val="39"/>
    <w:rsid w:val="00632835"/>
    <w:pPr>
      <w:spacing w:before="100" w:beforeAutospacing="1"/>
    </w:pPr>
    <w:rPr>
      <w:rFonts w:ascii="Arial" w:hAnsi="Arial"/>
      <w:sz w:val="24"/>
    </w:rPr>
  </w:style>
  <w:style w:type="paragraph" w:styleId="TOC2">
    <w:name w:val="toc 2"/>
    <w:basedOn w:val="Normal"/>
    <w:next w:val="Normal"/>
    <w:autoRedefine/>
    <w:uiPriority w:val="39"/>
    <w:rsid w:val="00632835"/>
    <w:pPr>
      <w:spacing w:before="0" w:beforeAutospacing="0" w:after="0" w:afterAutospacing="0"/>
      <w:ind w:left="432"/>
    </w:pPr>
  </w:style>
  <w:style w:type="paragraph" w:styleId="TOC3">
    <w:name w:val="toc 3"/>
    <w:basedOn w:val="Normal"/>
    <w:next w:val="Normal"/>
    <w:autoRedefine/>
    <w:uiPriority w:val="39"/>
    <w:rsid w:val="00632835"/>
    <w:pPr>
      <w:tabs>
        <w:tab w:val="right" w:leader="dot" w:pos="10070"/>
      </w:tabs>
      <w:spacing w:before="0" w:beforeAutospacing="0" w:after="0" w:afterAutospacing="0"/>
      <w:ind w:left="864"/>
    </w:pPr>
    <w:rPr>
      <w:noProof/>
    </w:rPr>
  </w:style>
  <w:style w:type="paragraph" w:styleId="TOC4">
    <w:name w:val="toc 4"/>
    <w:basedOn w:val="Normal"/>
    <w:next w:val="Normal"/>
    <w:autoRedefine/>
    <w:semiHidden/>
    <w:rsid w:val="00632835"/>
    <w:pPr>
      <w:spacing w:before="0" w:beforeAutospacing="0" w:after="0" w:afterAutospacing="0"/>
      <w:ind w:left="720"/>
    </w:pPr>
  </w:style>
  <w:style w:type="paragraph" w:styleId="TOC5">
    <w:name w:val="toc 5"/>
    <w:basedOn w:val="Normal"/>
    <w:next w:val="Normal"/>
    <w:autoRedefine/>
    <w:semiHidden/>
    <w:rsid w:val="00632835"/>
    <w:pPr>
      <w:spacing w:before="0" w:beforeAutospacing="0" w:after="0" w:afterAutospacing="0"/>
      <w:ind w:left="965"/>
    </w:pPr>
  </w:style>
  <w:style w:type="paragraph" w:styleId="TOC6">
    <w:name w:val="toc 6"/>
    <w:basedOn w:val="Normal"/>
    <w:next w:val="Normal"/>
    <w:autoRedefine/>
    <w:semiHidden/>
    <w:rsid w:val="00632835"/>
    <w:pPr>
      <w:spacing w:before="0" w:beforeAutospacing="0" w:after="0" w:afterAutospacing="0"/>
      <w:ind w:left="1195"/>
    </w:pPr>
  </w:style>
  <w:style w:type="paragraph" w:styleId="TOC7">
    <w:name w:val="toc 7"/>
    <w:basedOn w:val="Normal"/>
    <w:next w:val="Normal"/>
    <w:autoRedefine/>
    <w:semiHidden/>
    <w:rsid w:val="00632835"/>
    <w:pPr>
      <w:spacing w:before="0" w:beforeAutospacing="0" w:after="0" w:afterAutospacing="0"/>
      <w:ind w:left="1440"/>
    </w:pPr>
  </w:style>
  <w:style w:type="paragraph" w:styleId="TOC8">
    <w:name w:val="toc 8"/>
    <w:basedOn w:val="Normal"/>
    <w:next w:val="Normal"/>
    <w:autoRedefine/>
    <w:semiHidden/>
    <w:rsid w:val="00632835"/>
    <w:pPr>
      <w:spacing w:before="0" w:beforeAutospacing="0" w:after="0" w:afterAutospacing="0"/>
      <w:ind w:left="1685"/>
    </w:pPr>
  </w:style>
  <w:style w:type="paragraph" w:styleId="TOC9">
    <w:name w:val="toc 9"/>
    <w:basedOn w:val="Normal"/>
    <w:next w:val="Normal"/>
    <w:autoRedefine/>
    <w:semiHidden/>
    <w:rsid w:val="00632835"/>
    <w:pPr>
      <w:spacing w:before="0" w:beforeAutospacing="0" w:after="0" w:afterAutospacing="0"/>
      <w:ind w:left="1915"/>
    </w:pPr>
  </w:style>
  <w:style w:type="paragraph" w:customStyle="1" w:styleId="CoverBullets">
    <w:name w:val="Cover Bullets"/>
    <w:basedOn w:val="Normal"/>
    <w:rsid w:val="00B15756"/>
    <w:pPr>
      <w:numPr>
        <w:numId w:val="3"/>
      </w:numPr>
      <w:autoSpaceDE w:val="0"/>
      <w:autoSpaceDN w:val="0"/>
      <w:adjustRightInd w:val="0"/>
      <w:spacing w:before="0" w:beforeAutospacing="0" w:after="120" w:afterAutospacing="0"/>
      <w:ind w:left="1440" w:hanging="720"/>
      <w:jc w:val="left"/>
    </w:pPr>
    <w:rPr>
      <w:rFonts w:cs="Arial"/>
      <w:bCs/>
      <w:color w:val="000000"/>
      <w:sz w:val="32"/>
      <w:szCs w:val="36"/>
      <w14:shadow w14:blurRad="50800" w14:dist="38100" w14:dir="2700000" w14:sx="100000" w14:sy="100000" w14:kx="0" w14:ky="0" w14:algn="tl">
        <w14:srgbClr w14:val="000000">
          <w14:alpha w14:val="60000"/>
        </w14:srgbClr>
      </w14:shadow>
    </w:rPr>
  </w:style>
  <w:style w:type="paragraph" w:customStyle="1" w:styleId="TOCTitle">
    <w:name w:val="TOC Title"/>
    <w:basedOn w:val="Normal"/>
    <w:rsid w:val="00614565"/>
    <w:pPr>
      <w:jc w:val="center"/>
    </w:pPr>
    <w:rPr>
      <w:b/>
      <w:bCs/>
      <w:sz w:val="32"/>
      <w:szCs w:val="20"/>
    </w:rPr>
  </w:style>
  <w:style w:type="paragraph" w:customStyle="1" w:styleId="CoverOTANURLs">
    <w:name w:val="Cover OTAN URLs"/>
    <w:basedOn w:val="Normal"/>
    <w:rsid w:val="00614565"/>
    <w:pPr>
      <w:spacing w:before="0" w:after="0"/>
      <w:ind w:left="115" w:right="115"/>
      <w:jc w:val="center"/>
    </w:pPr>
    <w:rPr>
      <w:b/>
      <w:bCs/>
      <w:sz w:val="56"/>
      <w:szCs w:val="20"/>
      <w14:shadow w14:blurRad="50800" w14:dist="38100" w14:dir="2700000" w14:sx="100000" w14:sy="100000" w14:kx="0" w14:ky="0" w14:algn="tl">
        <w14:srgbClr w14:val="000000">
          <w14:alpha w14:val="60000"/>
        </w14:srgbClr>
      </w14:shadow>
    </w:rPr>
  </w:style>
  <w:style w:type="character" w:customStyle="1" w:styleId="CoverText">
    <w:name w:val="Cover Text"/>
    <w:basedOn w:val="DefaultParagraphFont"/>
    <w:rsid w:val="00B15756"/>
    <w:rPr>
      <w:rFonts w:ascii="Arial" w:hAnsi="Arial"/>
      <w:color w:val="000000"/>
      <w:sz w:val="32"/>
    </w:rPr>
  </w:style>
  <w:style w:type="paragraph" w:customStyle="1" w:styleId="CoverWorkshopName">
    <w:name w:val="Cover Workshop Name"/>
    <w:basedOn w:val="Normal"/>
    <w:rsid w:val="00614565"/>
    <w:pPr>
      <w:spacing w:before="0" w:after="0"/>
      <w:jc w:val="left"/>
    </w:pPr>
    <w:rPr>
      <w:b/>
      <w:bCs/>
      <w:color w:val="000000"/>
      <w:sz w:val="72"/>
      <w:szCs w:val="20"/>
      <w14:shadow w14:blurRad="50800" w14:dist="38100" w14:dir="2700000" w14:sx="100000" w14:sy="100000" w14:kx="0" w14:ky="0" w14:algn="tl">
        <w14:srgbClr w14:val="000000">
          <w14:alpha w14:val="60000"/>
        </w14:srgbClr>
      </w14:shadow>
    </w:rPr>
  </w:style>
  <w:style w:type="character" w:customStyle="1" w:styleId="Heading3Char">
    <w:name w:val="Heading 3 Char"/>
    <w:basedOn w:val="DefaultParagraphFont"/>
    <w:link w:val="Heading3"/>
    <w:rsid w:val="00DD19FA"/>
    <w:rPr>
      <w:rFonts w:ascii="Arial" w:hAnsi="Arial" w:cs="Arial"/>
      <w:bCs/>
      <w:sz w:val="24"/>
      <w:szCs w:val="26"/>
    </w:rPr>
  </w:style>
  <w:style w:type="character" w:customStyle="1" w:styleId="Heading1Char">
    <w:name w:val="Heading 1 Char"/>
    <w:basedOn w:val="DefaultParagraphFont"/>
    <w:link w:val="Heading1"/>
    <w:rsid w:val="00F564C8"/>
    <w:rPr>
      <w:rFonts w:ascii="Arial" w:eastAsia="Batang" w:hAnsi="Arial" w:cs="Arial"/>
      <w:b/>
      <w:kern w:val="32"/>
      <w:sz w:val="28"/>
      <w:szCs w:val="32"/>
      <w:shd w:val="clear" w:color="auto" w:fill="DDDDDD"/>
    </w:rPr>
  </w:style>
  <w:style w:type="paragraph" w:styleId="FootnoteText">
    <w:name w:val="footnote text"/>
    <w:basedOn w:val="Normal"/>
    <w:semiHidden/>
    <w:rsid w:val="00A54300"/>
    <w:rPr>
      <w:sz w:val="20"/>
      <w:szCs w:val="20"/>
    </w:rPr>
  </w:style>
  <w:style w:type="character" w:styleId="FootnoteReference">
    <w:name w:val="footnote reference"/>
    <w:basedOn w:val="DefaultParagraphFont"/>
    <w:semiHidden/>
    <w:rsid w:val="00A54300"/>
    <w:rPr>
      <w:vertAlign w:val="superscript"/>
    </w:rPr>
  </w:style>
  <w:style w:type="paragraph" w:styleId="BalloonText">
    <w:name w:val="Balloon Text"/>
    <w:basedOn w:val="Normal"/>
    <w:semiHidden/>
    <w:rsid w:val="00DA0875"/>
    <w:rPr>
      <w:rFonts w:ascii="Tahoma" w:hAnsi="Tahoma" w:cs="Tahoma"/>
      <w:sz w:val="16"/>
      <w:szCs w:val="16"/>
    </w:rPr>
  </w:style>
  <w:style w:type="paragraph" w:styleId="Caption">
    <w:name w:val="caption"/>
    <w:basedOn w:val="Normal"/>
    <w:next w:val="Normal"/>
    <w:unhideWhenUsed/>
    <w:qFormat/>
    <w:rsid w:val="00E10E42"/>
    <w:rPr>
      <w:b/>
      <w:bCs/>
      <w:sz w:val="20"/>
      <w:szCs w:val="20"/>
    </w:rPr>
  </w:style>
  <w:style w:type="character" w:styleId="PageNumber">
    <w:name w:val="page number"/>
    <w:basedOn w:val="DefaultParagraphFont"/>
    <w:rsid w:val="00CA6B5B"/>
  </w:style>
  <w:style w:type="character" w:styleId="FollowedHyperlink">
    <w:name w:val="FollowedHyperlink"/>
    <w:basedOn w:val="DefaultParagraphFont"/>
    <w:rsid w:val="008E2FA9"/>
    <w:rPr>
      <w:color w:val="800080"/>
      <w:u w:val="single"/>
    </w:rPr>
  </w:style>
  <w:style w:type="character" w:customStyle="1" w:styleId="FooterChar">
    <w:name w:val="Footer Char"/>
    <w:basedOn w:val="DefaultParagraphFont"/>
    <w:link w:val="Footer"/>
    <w:rsid w:val="00AB64D1"/>
    <w:rPr>
      <w:rFonts w:ascii="Arial" w:hAnsi="Arial"/>
      <w:szCs w:val="24"/>
    </w:rPr>
  </w:style>
  <w:style w:type="paragraph" w:styleId="ListParagraph">
    <w:name w:val="List Paragraph"/>
    <w:basedOn w:val="Normal"/>
    <w:uiPriority w:val="34"/>
    <w:qFormat/>
    <w:rsid w:val="009A4C10"/>
    <w:pPr>
      <w:spacing w:before="0" w:beforeAutospacing="0" w:after="200" w:afterAutospacing="0" w:line="276" w:lineRule="auto"/>
      <w:ind w:left="720"/>
      <w:contextualSpacing/>
      <w:jc w:val="left"/>
    </w:pPr>
    <w:rPr>
      <w:rFonts w:asciiTheme="minorHAnsi" w:eastAsiaTheme="minorHAnsi" w:hAnsiTheme="minorHAnsi" w:cstheme="minorBidi"/>
      <w:sz w:val="22"/>
      <w:szCs w:val="22"/>
    </w:rPr>
  </w:style>
  <w:style w:type="paragraph" w:customStyle="1" w:styleId="Default">
    <w:name w:val="Default"/>
    <w:rsid w:val="009A4C10"/>
    <w:pPr>
      <w:widowControl w:val="0"/>
      <w:autoSpaceDE w:val="0"/>
      <w:autoSpaceDN w:val="0"/>
      <w:adjustRightInd w:val="0"/>
    </w:pPr>
    <w:rPr>
      <w:rFonts w:ascii="Verdana" w:eastAsiaTheme="minorEastAsia"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89.png"/><Relationship Id="rId21" Type="http://schemas.openxmlformats.org/officeDocument/2006/relationships/hyperlink" Target="mailto:support@otan.us" TargetMode="External"/><Relationship Id="rId42" Type="http://schemas.openxmlformats.org/officeDocument/2006/relationships/image" Target="media/image20.png"/><Relationship Id="rId47" Type="http://schemas.openxmlformats.org/officeDocument/2006/relationships/image" Target="media/image23.png"/><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7.png"/><Relationship Id="rId89" Type="http://schemas.openxmlformats.org/officeDocument/2006/relationships/image" Target="media/image62.png"/><Relationship Id="rId112" Type="http://schemas.openxmlformats.org/officeDocument/2006/relationships/image" Target="media/image85.png"/><Relationship Id="rId133" Type="http://schemas.openxmlformats.org/officeDocument/2006/relationships/image" Target="media/image104.png"/><Relationship Id="rId138" Type="http://schemas.openxmlformats.org/officeDocument/2006/relationships/image" Target="media/image109.png"/><Relationship Id="rId154" Type="http://schemas.openxmlformats.org/officeDocument/2006/relationships/image" Target="media/image125.png"/><Relationship Id="rId159" Type="http://schemas.openxmlformats.org/officeDocument/2006/relationships/image" Target="media/image130.png"/><Relationship Id="rId175" Type="http://schemas.openxmlformats.org/officeDocument/2006/relationships/image" Target="media/image143.png"/><Relationship Id="rId170" Type="http://schemas.openxmlformats.org/officeDocument/2006/relationships/hyperlink" Target="mailto:support@otan.us" TargetMode="External"/><Relationship Id="rId16" Type="http://schemas.openxmlformats.org/officeDocument/2006/relationships/footer" Target="footer3.xml"/><Relationship Id="rId107" Type="http://schemas.openxmlformats.org/officeDocument/2006/relationships/image" Target="media/image80.png"/><Relationship Id="rId11" Type="http://schemas.openxmlformats.org/officeDocument/2006/relationships/footer" Target="footer1.xml"/><Relationship Id="rId32" Type="http://schemas.openxmlformats.org/officeDocument/2006/relationships/hyperlink" Target="http://docs.moodle.org/en/Groups" TargetMode="External"/><Relationship Id="rId37" Type="http://schemas.openxmlformats.org/officeDocument/2006/relationships/image" Target="media/image16.png"/><Relationship Id="rId53" Type="http://schemas.openxmlformats.org/officeDocument/2006/relationships/image" Target="media/image29.png"/><Relationship Id="rId58" Type="http://schemas.openxmlformats.org/officeDocument/2006/relationships/image" Target="media/image33.png"/><Relationship Id="rId74" Type="http://schemas.openxmlformats.org/officeDocument/2006/relationships/hyperlink" Target="mailto:support@otan.us" TargetMode="External"/><Relationship Id="rId79" Type="http://schemas.openxmlformats.org/officeDocument/2006/relationships/image" Target="media/image52.png"/><Relationship Id="rId102" Type="http://schemas.openxmlformats.org/officeDocument/2006/relationships/image" Target="media/image75.png"/><Relationship Id="rId123" Type="http://schemas.openxmlformats.org/officeDocument/2006/relationships/image" Target="media/image95.png"/><Relationship Id="rId128" Type="http://schemas.openxmlformats.org/officeDocument/2006/relationships/image" Target="media/image100.png"/><Relationship Id="rId144" Type="http://schemas.openxmlformats.org/officeDocument/2006/relationships/image" Target="media/image115.png"/><Relationship Id="rId149" Type="http://schemas.openxmlformats.org/officeDocument/2006/relationships/image" Target="media/image120.png"/><Relationship Id="rId5" Type="http://schemas.openxmlformats.org/officeDocument/2006/relationships/webSettings" Target="webSettings.xml"/><Relationship Id="rId90" Type="http://schemas.openxmlformats.org/officeDocument/2006/relationships/image" Target="media/image63.png"/><Relationship Id="rId95" Type="http://schemas.openxmlformats.org/officeDocument/2006/relationships/image" Target="media/image68.png"/><Relationship Id="rId160" Type="http://schemas.openxmlformats.org/officeDocument/2006/relationships/image" Target="media/image131.png"/><Relationship Id="rId165" Type="http://schemas.openxmlformats.org/officeDocument/2006/relationships/image" Target="media/image136.png"/><Relationship Id="rId181" Type="http://schemas.openxmlformats.org/officeDocument/2006/relationships/fontTable" Target="fontTable.xml"/><Relationship Id="rId22" Type="http://schemas.openxmlformats.org/officeDocument/2006/relationships/image" Target="media/image7.png"/><Relationship Id="rId27" Type="http://schemas.openxmlformats.org/officeDocument/2006/relationships/hyperlink" Target="http://docs.moodle.org/en/Course_sections" TargetMode="External"/><Relationship Id="rId43" Type="http://schemas.openxmlformats.org/officeDocument/2006/relationships/hyperlink" Target="http://docs.moodle.org/en/Image:Move.gif" TargetMode="External"/><Relationship Id="rId48" Type="http://schemas.openxmlformats.org/officeDocument/2006/relationships/image" Target="media/image24.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86.png"/><Relationship Id="rId118" Type="http://schemas.openxmlformats.org/officeDocument/2006/relationships/image" Target="media/image90.png"/><Relationship Id="rId134" Type="http://schemas.openxmlformats.org/officeDocument/2006/relationships/image" Target="media/image105.png"/><Relationship Id="rId139" Type="http://schemas.openxmlformats.org/officeDocument/2006/relationships/image" Target="media/image110.png"/><Relationship Id="rId80" Type="http://schemas.openxmlformats.org/officeDocument/2006/relationships/image" Target="media/image53.png"/><Relationship Id="rId85" Type="http://schemas.openxmlformats.org/officeDocument/2006/relationships/image" Target="media/image58.png"/><Relationship Id="rId150" Type="http://schemas.openxmlformats.org/officeDocument/2006/relationships/image" Target="media/image121.png"/><Relationship Id="rId155" Type="http://schemas.openxmlformats.org/officeDocument/2006/relationships/image" Target="media/image126.png"/><Relationship Id="rId171" Type="http://schemas.openxmlformats.org/officeDocument/2006/relationships/image" Target="media/image140.png"/><Relationship Id="rId176" Type="http://schemas.openxmlformats.org/officeDocument/2006/relationships/hyperlink" Target="http://adultedcourses.org/" TargetMode="External"/><Relationship Id="rId12" Type="http://schemas.openxmlformats.org/officeDocument/2006/relationships/header" Target="header2.xml"/><Relationship Id="rId17"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4.png"/><Relationship Id="rId103" Type="http://schemas.openxmlformats.org/officeDocument/2006/relationships/image" Target="media/image76.png"/><Relationship Id="rId108" Type="http://schemas.openxmlformats.org/officeDocument/2006/relationships/image" Target="media/image81.png"/><Relationship Id="rId124" Type="http://schemas.openxmlformats.org/officeDocument/2006/relationships/image" Target="media/image96.png"/><Relationship Id="rId129" Type="http://schemas.openxmlformats.org/officeDocument/2006/relationships/image" Target="media/image101.png"/><Relationship Id="rId54" Type="http://schemas.openxmlformats.org/officeDocument/2006/relationships/image" Target="media/image30.png"/><Relationship Id="rId70" Type="http://schemas.openxmlformats.org/officeDocument/2006/relationships/image" Target="media/image45.png"/><Relationship Id="rId75" Type="http://schemas.openxmlformats.org/officeDocument/2006/relationships/image" Target="media/image48.png"/><Relationship Id="rId91" Type="http://schemas.openxmlformats.org/officeDocument/2006/relationships/image" Target="media/image64.png"/><Relationship Id="rId96" Type="http://schemas.openxmlformats.org/officeDocument/2006/relationships/image" Target="media/image69.png"/><Relationship Id="rId140" Type="http://schemas.openxmlformats.org/officeDocument/2006/relationships/image" Target="media/image111.png"/><Relationship Id="rId145" Type="http://schemas.openxmlformats.org/officeDocument/2006/relationships/image" Target="media/image116.png"/><Relationship Id="rId161" Type="http://schemas.openxmlformats.org/officeDocument/2006/relationships/image" Target="media/image132.png"/><Relationship Id="rId166" Type="http://schemas.openxmlformats.org/officeDocument/2006/relationships/image" Target="media/image137.pn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hyperlink" Target="http://docs.moodle.org/en/Adding_resources_and_activities" TargetMode="External"/><Relationship Id="rId49" Type="http://schemas.openxmlformats.org/officeDocument/2006/relationships/image" Target="media/image25.png"/><Relationship Id="rId114" Type="http://schemas.openxmlformats.org/officeDocument/2006/relationships/image" Target="media/image87.png"/><Relationship Id="rId119" Type="http://schemas.openxmlformats.org/officeDocument/2006/relationships/image" Target="media/image91.png"/><Relationship Id="rId44" Type="http://schemas.openxmlformats.org/officeDocument/2006/relationships/image" Target="media/image21.png"/><Relationship Id="rId60" Type="http://schemas.openxmlformats.org/officeDocument/2006/relationships/image" Target="media/image35.png"/><Relationship Id="rId65" Type="http://schemas.openxmlformats.org/officeDocument/2006/relationships/image" Target="media/image40.png"/><Relationship Id="rId81" Type="http://schemas.openxmlformats.org/officeDocument/2006/relationships/image" Target="media/image54.png"/><Relationship Id="rId86" Type="http://schemas.openxmlformats.org/officeDocument/2006/relationships/image" Target="media/image59.png"/><Relationship Id="rId130" Type="http://schemas.openxmlformats.org/officeDocument/2006/relationships/hyperlink" Target="http://docs.moodle.org/23/en/Assignment_module" TargetMode="External"/><Relationship Id="rId135" Type="http://schemas.openxmlformats.org/officeDocument/2006/relationships/image" Target="media/image106.png"/><Relationship Id="rId151" Type="http://schemas.openxmlformats.org/officeDocument/2006/relationships/image" Target="media/image122.png"/><Relationship Id="rId156" Type="http://schemas.openxmlformats.org/officeDocument/2006/relationships/image" Target="media/image127.png"/><Relationship Id="rId177" Type="http://schemas.openxmlformats.org/officeDocument/2006/relationships/image" Target="media/image144.png"/><Relationship Id="rId4" Type="http://schemas.openxmlformats.org/officeDocument/2006/relationships/settings" Target="settings.xml"/><Relationship Id="rId9" Type="http://schemas.openxmlformats.org/officeDocument/2006/relationships/image" Target="media/image3.png"/><Relationship Id="rId172" Type="http://schemas.openxmlformats.org/officeDocument/2006/relationships/hyperlink" Target="http://adultedcourses.org/" TargetMode="External"/><Relationship Id="rId180" Type="http://schemas.openxmlformats.org/officeDocument/2006/relationships/footer" Target="footer4.xml"/><Relationship Id="rId13" Type="http://schemas.openxmlformats.org/officeDocument/2006/relationships/footer" Target="footer2.xml"/><Relationship Id="rId18" Type="http://schemas.openxmlformats.org/officeDocument/2006/relationships/hyperlink" Target="http://docs.moodle.org/en/About_Moodle" TargetMode="External"/><Relationship Id="rId39" Type="http://schemas.openxmlformats.org/officeDocument/2006/relationships/image" Target="media/image18.png"/><Relationship Id="rId109" Type="http://schemas.openxmlformats.org/officeDocument/2006/relationships/image" Target="media/image82.png"/><Relationship Id="rId34" Type="http://schemas.openxmlformats.org/officeDocument/2006/relationships/image" Target="media/image13.png"/><Relationship Id="rId50" Type="http://schemas.openxmlformats.org/officeDocument/2006/relationships/image" Target="media/image26.png"/><Relationship Id="rId55" Type="http://schemas.openxmlformats.org/officeDocument/2006/relationships/image" Target="media/image31.png"/><Relationship Id="rId76" Type="http://schemas.openxmlformats.org/officeDocument/2006/relationships/image" Target="media/image49.png"/><Relationship Id="rId97" Type="http://schemas.openxmlformats.org/officeDocument/2006/relationships/image" Target="media/image70.png"/><Relationship Id="rId104" Type="http://schemas.openxmlformats.org/officeDocument/2006/relationships/image" Target="media/image77.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2.png"/><Relationship Id="rId146" Type="http://schemas.openxmlformats.org/officeDocument/2006/relationships/image" Target="media/image117.png"/><Relationship Id="rId167" Type="http://schemas.openxmlformats.org/officeDocument/2006/relationships/image" Target="media/image138.png"/><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65.png"/><Relationship Id="rId162" Type="http://schemas.openxmlformats.org/officeDocument/2006/relationships/image" Target="media/image133.png"/><Relationship Id="rId2" Type="http://schemas.openxmlformats.org/officeDocument/2006/relationships/numbering" Target="numbering.xml"/><Relationship Id="rId29" Type="http://schemas.openxmlformats.org/officeDocument/2006/relationships/hyperlink" Target="http://docs.moodle.org/en/Formatting_options" TargetMode="External"/><Relationship Id="rId24" Type="http://schemas.openxmlformats.org/officeDocument/2006/relationships/image" Target="media/image9.png"/><Relationship Id="rId40" Type="http://schemas.openxmlformats.org/officeDocument/2006/relationships/image" Target="media/image19.png"/><Relationship Id="rId45" Type="http://schemas.openxmlformats.org/officeDocument/2006/relationships/image" Target="media/image22.png"/><Relationship Id="rId66" Type="http://schemas.openxmlformats.org/officeDocument/2006/relationships/image" Target="media/image41.png"/><Relationship Id="rId87" Type="http://schemas.openxmlformats.org/officeDocument/2006/relationships/image" Target="media/image60.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2.png"/><Relationship Id="rId136" Type="http://schemas.openxmlformats.org/officeDocument/2006/relationships/image" Target="media/image107.png"/><Relationship Id="rId157" Type="http://schemas.openxmlformats.org/officeDocument/2006/relationships/image" Target="media/image128.png"/><Relationship Id="rId178" Type="http://schemas.openxmlformats.org/officeDocument/2006/relationships/image" Target="media/image145.png"/><Relationship Id="rId61" Type="http://schemas.openxmlformats.org/officeDocument/2006/relationships/image" Target="media/image36.png"/><Relationship Id="rId82" Type="http://schemas.openxmlformats.org/officeDocument/2006/relationships/image" Target="media/image55.png"/><Relationship Id="rId152" Type="http://schemas.openxmlformats.org/officeDocument/2006/relationships/image" Target="media/image123.png"/><Relationship Id="rId173" Type="http://schemas.openxmlformats.org/officeDocument/2006/relationships/image" Target="media/image141.png"/><Relationship Id="rId19" Type="http://schemas.openxmlformats.org/officeDocument/2006/relationships/hyperlink" Target="http://adultedcourses.org/" TargetMode="External"/><Relationship Id="rId14" Type="http://schemas.openxmlformats.org/officeDocument/2006/relationships/image" Target="media/image4.png"/><Relationship Id="rId30" Type="http://schemas.openxmlformats.org/officeDocument/2006/relationships/hyperlink" Target="http://docs.moodle.org/en/HTML_editor" TargetMode="External"/><Relationship Id="rId35" Type="http://schemas.openxmlformats.org/officeDocument/2006/relationships/image" Target="media/image14.png"/><Relationship Id="rId56" Type="http://schemas.openxmlformats.org/officeDocument/2006/relationships/hyperlink" Target="http://docs.moodle.org/en/Blocks" TargetMode="External"/><Relationship Id="rId77" Type="http://schemas.openxmlformats.org/officeDocument/2006/relationships/image" Target="media/image50.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8.png"/><Relationship Id="rId147" Type="http://schemas.openxmlformats.org/officeDocument/2006/relationships/image" Target="media/image118.png"/><Relationship Id="rId168" Type="http://schemas.openxmlformats.org/officeDocument/2006/relationships/image" Target="media/image139.png"/><Relationship Id="rId8" Type="http://schemas.openxmlformats.org/officeDocument/2006/relationships/image" Target="media/image2.png"/><Relationship Id="rId51" Type="http://schemas.openxmlformats.org/officeDocument/2006/relationships/image" Target="media/image27.png"/><Relationship Id="rId72" Type="http://schemas.openxmlformats.org/officeDocument/2006/relationships/hyperlink" Target="http://docs.moodle.org/en/Wikis" TargetMode="External"/><Relationship Id="rId93" Type="http://schemas.openxmlformats.org/officeDocument/2006/relationships/image" Target="media/image66.png"/><Relationship Id="rId98" Type="http://schemas.openxmlformats.org/officeDocument/2006/relationships/image" Target="media/image71.png"/><Relationship Id="rId121" Type="http://schemas.openxmlformats.org/officeDocument/2006/relationships/image" Target="media/image93.png"/><Relationship Id="rId142" Type="http://schemas.openxmlformats.org/officeDocument/2006/relationships/image" Target="media/image113.png"/><Relationship Id="rId163" Type="http://schemas.openxmlformats.org/officeDocument/2006/relationships/image" Target="media/image134.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hyperlink" Target="http://docs.moodle.org/en/Image:Movehere.gif" TargetMode="External"/><Relationship Id="rId67" Type="http://schemas.openxmlformats.org/officeDocument/2006/relationships/image" Target="media/image42.png"/><Relationship Id="rId116" Type="http://schemas.openxmlformats.org/officeDocument/2006/relationships/hyperlink" Target="http://www.otan.us" TargetMode="External"/><Relationship Id="rId137" Type="http://schemas.openxmlformats.org/officeDocument/2006/relationships/image" Target="media/image108.png"/><Relationship Id="rId158" Type="http://schemas.openxmlformats.org/officeDocument/2006/relationships/image" Target="media/image129.png"/><Relationship Id="rId20" Type="http://schemas.openxmlformats.org/officeDocument/2006/relationships/image" Target="media/image6.png"/><Relationship Id="rId41" Type="http://schemas.openxmlformats.org/officeDocument/2006/relationships/hyperlink" Target="http://docs.moodle.org/en/Image:Right.gif" TargetMode="External"/><Relationship Id="rId62" Type="http://schemas.openxmlformats.org/officeDocument/2006/relationships/image" Target="media/image37.png"/><Relationship Id="rId83" Type="http://schemas.openxmlformats.org/officeDocument/2006/relationships/image" Target="media/image56.png"/><Relationship Id="rId88" Type="http://schemas.openxmlformats.org/officeDocument/2006/relationships/image" Target="media/image61.png"/><Relationship Id="rId111" Type="http://schemas.openxmlformats.org/officeDocument/2006/relationships/image" Target="media/image84.png"/><Relationship Id="rId132" Type="http://schemas.openxmlformats.org/officeDocument/2006/relationships/image" Target="media/image103.png"/><Relationship Id="rId153" Type="http://schemas.openxmlformats.org/officeDocument/2006/relationships/image" Target="media/image124.png"/><Relationship Id="rId174" Type="http://schemas.openxmlformats.org/officeDocument/2006/relationships/image" Target="media/image142.png"/><Relationship Id="rId179" Type="http://schemas.openxmlformats.org/officeDocument/2006/relationships/header" Target="header4.xml"/><Relationship Id="rId15" Type="http://schemas.openxmlformats.org/officeDocument/2006/relationships/header" Target="header3.xml"/><Relationship Id="rId36" Type="http://schemas.openxmlformats.org/officeDocument/2006/relationships/image" Target="media/image15.png"/><Relationship Id="rId57" Type="http://schemas.openxmlformats.org/officeDocument/2006/relationships/image" Target="media/image32.png"/><Relationship Id="rId106" Type="http://schemas.openxmlformats.org/officeDocument/2006/relationships/image" Target="media/image79.png"/><Relationship Id="rId127" Type="http://schemas.openxmlformats.org/officeDocument/2006/relationships/image" Target="media/image99.png"/><Relationship Id="rId10" Type="http://schemas.openxmlformats.org/officeDocument/2006/relationships/header" Target="header1.xml"/><Relationship Id="rId31" Type="http://schemas.openxmlformats.org/officeDocument/2006/relationships/hyperlink" Target="http://docs.moodle.org/en/Students" TargetMode="External"/><Relationship Id="rId52" Type="http://schemas.openxmlformats.org/officeDocument/2006/relationships/image" Target="media/image28.png"/><Relationship Id="rId73" Type="http://schemas.openxmlformats.org/officeDocument/2006/relationships/image" Target="media/image47.png"/><Relationship Id="rId78" Type="http://schemas.openxmlformats.org/officeDocument/2006/relationships/image" Target="media/image51.png"/><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4.png"/><Relationship Id="rId143" Type="http://schemas.openxmlformats.org/officeDocument/2006/relationships/image" Target="media/image114.png"/><Relationship Id="rId148" Type="http://schemas.openxmlformats.org/officeDocument/2006/relationships/image" Target="media/image119.png"/><Relationship Id="rId164" Type="http://schemas.openxmlformats.org/officeDocument/2006/relationships/image" Target="media/image135.png"/><Relationship Id="rId169" Type="http://schemas.openxmlformats.org/officeDocument/2006/relationships/hyperlink" Target="http://copyright.lib.utexas.edu/teachact.html"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docs.moodle.org/en/Teacher_documentation"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pearson\Application%20Data\Microsoft\Templates\Courseware%20Master.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{CCA4335C-2D79-491D-A3F2-F1DC2BB5872E}</b:Guid>
    <b:RefOrder>1</b:RefOrder>
  </b:Source>
</b:Sources>
</file>

<file path=customXml/itemProps1.xml><?xml version="1.0" encoding="utf-8"?>
<ds:datastoreItem xmlns:ds="http://schemas.openxmlformats.org/officeDocument/2006/customXml" ds:itemID="{C16C909F-92C0-48E1-8F68-0F84711D2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Courseware Master</Template>
  <TotalTime>19</TotalTime>
  <Pages>1</Pages>
  <Words>8436</Words>
  <Characters>48089</Characters>
  <Application>Microsoft Office Word</Application>
  <DocSecurity>0</DocSecurity>
  <Lines>400</Lines>
  <Paragraphs>112</Paragraphs>
  <ScaleCrop>false</ScaleCrop>
  <HeadingPairs>
    <vt:vector size="2" baseType="variant">
      <vt:variant>
        <vt:lpstr>Title</vt:lpstr>
      </vt:variant>
      <vt:variant>
        <vt:i4>1</vt:i4>
      </vt:variant>
    </vt:vector>
  </HeadingPairs>
  <TitlesOfParts>
    <vt:vector size="1" baseType="lpstr">
      <vt:lpstr>OTAN For Teachers</vt:lpstr>
    </vt:vector>
  </TitlesOfParts>
  <Company>OTAN</Company>
  <LinksUpToDate>false</LinksUpToDate>
  <CharactersWithSpaces>56413</CharactersWithSpaces>
  <SharedDoc>false</SharedDoc>
  <HLinks>
    <vt:vector size="282" baseType="variant">
      <vt:variant>
        <vt:i4>2686994</vt:i4>
      </vt:variant>
      <vt:variant>
        <vt:i4>243</vt:i4>
      </vt:variant>
      <vt:variant>
        <vt:i4>0</vt:i4>
      </vt:variant>
      <vt:variant>
        <vt:i4>5</vt:i4>
      </vt:variant>
      <vt:variant>
        <vt:lpwstr>mailto:support@otan.us</vt:lpwstr>
      </vt:variant>
      <vt:variant>
        <vt:lpwstr/>
      </vt:variant>
      <vt:variant>
        <vt:i4>2686994</vt:i4>
      </vt:variant>
      <vt:variant>
        <vt:i4>240</vt:i4>
      </vt:variant>
      <vt:variant>
        <vt:i4>0</vt:i4>
      </vt:variant>
      <vt:variant>
        <vt:i4>5</vt:i4>
      </vt:variant>
      <vt:variant>
        <vt:lpwstr>mailto:support@otan.us</vt:lpwstr>
      </vt:variant>
      <vt:variant>
        <vt:lpwstr/>
      </vt:variant>
      <vt:variant>
        <vt:i4>3014778</vt:i4>
      </vt:variant>
      <vt:variant>
        <vt:i4>234</vt:i4>
      </vt:variant>
      <vt:variant>
        <vt:i4>0</vt:i4>
      </vt:variant>
      <vt:variant>
        <vt:i4>5</vt:i4>
      </vt:variant>
      <vt:variant>
        <vt:lpwstr>http://docs.moodle.org/en/Wikis</vt:lpwstr>
      </vt:variant>
      <vt:variant>
        <vt:lpwstr/>
      </vt:variant>
      <vt:variant>
        <vt:i4>3473505</vt:i4>
      </vt:variant>
      <vt:variant>
        <vt:i4>228</vt:i4>
      </vt:variant>
      <vt:variant>
        <vt:i4>0</vt:i4>
      </vt:variant>
      <vt:variant>
        <vt:i4>5</vt:i4>
      </vt:variant>
      <vt:variant>
        <vt:lpwstr>http://docs.moodle.org/en/Image:All.gif</vt:lpwstr>
      </vt:variant>
      <vt:variant>
        <vt:lpwstr/>
      </vt:variant>
      <vt:variant>
        <vt:i4>3604582</vt:i4>
      </vt:variant>
      <vt:variant>
        <vt:i4>222</vt:i4>
      </vt:variant>
      <vt:variant>
        <vt:i4>0</vt:i4>
      </vt:variant>
      <vt:variant>
        <vt:i4>5</vt:i4>
      </vt:variant>
      <vt:variant>
        <vt:lpwstr>http://docs.moodle.org/en/Image:One.gif</vt:lpwstr>
      </vt:variant>
      <vt:variant>
        <vt:lpwstr/>
      </vt:variant>
      <vt:variant>
        <vt:i4>6750262</vt:i4>
      </vt:variant>
      <vt:variant>
        <vt:i4>216</vt:i4>
      </vt:variant>
      <vt:variant>
        <vt:i4>0</vt:i4>
      </vt:variant>
      <vt:variant>
        <vt:i4>5</vt:i4>
      </vt:variant>
      <vt:variant>
        <vt:lpwstr>http://docs.moodle.org/en/Image:Marker.gif</vt:lpwstr>
      </vt:variant>
      <vt:variant>
        <vt:lpwstr/>
      </vt:variant>
      <vt:variant>
        <vt:i4>7995440</vt:i4>
      </vt:variant>
      <vt:variant>
        <vt:i4>210</vt:i4>
      </vt:variant>
      <vt:variant>
        <vt:i4>0</vt:i4>
      </vt:variant>
      <vt:variant>
        <vt:i4>5</vt:i4>
      </vt:variant>
      <vt:variant>
        <vt:lpwstr>http://docs.moodle.org/en/Image:Delete.gif</vt:lpwstr>
      </vt:variant>
      <vt:variant>
        <vt:lpwstr/>
      </vt:variant>
      <vt:variant>
        <vt:i4>1376333</vt:i4>
      </vt:variant>
      <vt:variant>
        <vt:i4>204</vt:i4>
      </vt:variant>
      <vt:variant>
        <vt:i4>0</vt:i4>
      </vt:variant>
      <vt:variant>
        <vt:i4>5</vt:i4>
      </vt:variant>
      <vt:variant>
        <vt:lpwstr>http://docs.moodle.org/en/Image:Movehere.gif</vt:lpwstr>
      </vt:variant>
      <vt:variant>
        <vt:lpwstr/>
      </vt:variant>
      <vt:variant>
        <vt:i4>1376343</vt:i4>
      </vt:variant>
      <vt:variant>
        <vt:i4>198</vt:i4>
      </vt:variant>
      <vt:variant>
        <vt:i4>0</vt:i4>
      </vt:variant>
      <vt:variant>
        <vt:i4>5</vt:i4>
      </vt:variant>
      <vt:variant>
        <vt:lpwstr>http://docs.moodle.org/en/Image:Move.gif</vt:lpwstr>
      </vt:variant>
      <vt:variant>
        <vt:lpwstr/>
      </vt:variant>
      <vt:variant>
        <vt:i4>5767181</vt:i4>
      </vt:variant>
      <vt:variant>
        <vt:i4>192</vt:i4>
      </vt:variant>
      <vt:variant>
        <vt:i4>0</vt:i4>
      </vt:variant>
      <vt:variant>
        <vt:i4>5</vt:i4>
      </vt:variant>
      <vt:variant>
        <vt:lpwstr>http://docs.moodle.org/en/Image:Right.gif</vt:lpwstr>
      </vt:variant>
      <vt:variant>
        <vt:lpwstr/>
      </vt:variant>
      <vt:variant>
        <vt:i4>6553637</vt:i4>
      </vt:variant>
      <vt:variant>
        <vt:i4>186</vt:i4>
      </vt:variant>
      <vt:variant>
        <vt:i4>0</vt:i4>
      </vt:variant>
      <vt:variant>
        <vt:i4>5</vt:i4>
      </vt:variant>
      <vt:variant>
        <vt:lpwstr>http://docs.moodle.org/en/Image:Closed.gif</vt:lpwstr>
      </vt:variant>
      <vt:variant>
        <vt:lpwstr/>
      </vt:variant>
      <vt:variant>
        <vt:i4>65606</vt:i4>
      </vt:variant>
      <vt:variant>
        <vt:i4>180</vt:i4>
      </vt:variant>
      <vt:variant>
        <vt:i4>0</vt:i4>
      </vt:variant>
      <vt:variant>
        <vt:i4>5</vt:i4>
      </vt:variant>
      <vt:variant>
        <vt:lpwstr>http://docs.moodle.org/en/Image:Open.gif</vt:lpwstr>
      </vt:variant>
      <vt:variant>
        <vt:lpwstr/>
      </vt:variant>
      <vt:variant>
        <vt:i4>655432</vt:i4>
      </vt:variant>
      <vt:variant>
        <vt:i4>174</vt:i4>
      </vt:variant>
      <vt:variant>
        <vt:i4>0</vt:i4>
      </vt:variant>
      <vt:variant>
        <vt:i4>5</vt:i4>
      </vt:variant>
      <vt:variant>
        <vt:lpwstr>http://docs.moodle.org/en/Image:Help.gif</vt:lpwstr>
      </vt:variant>
      <vt:variant>
        <vt:lpwstr/>
      </vt:variant>
      <vt:variant>
        <vt:i4>983104</vt:i4>
      </vt:variant>
      <vt:variant>
        <vt:i4>168</vt:i4>
      </vt:variant>
      <vt:variant>
        <vt:i4>0</vt:i4>
      </vt:variant>
      <vt:variant>
        <vt:i4>5</vt:i4>
      </vt:variant>
      <vt:variant>
        <vt:lpwstr>http://docs.moodle.org/en/Image:Edit.gif</vt:lpwstr>
      </vt:variant>
      <vt:variant>
        <vt:lpwstr/>
      </vt:variant>
      <vt:variant>
        <vt:i4>3014749</vt:i4>
      </vt:variant>
      <vt:variant>
        <vt:i4>165</vt:i4>
      </vt:variant>
      <vt:variant>
        <vt:i4>0</vt:i4>
      </vt:variant>
      <vt:variant>
        <vt:i4>5</vt:i4>
      </vt:variant>
      <vt:variant>
        <vt:lpwstr>http://docs.moodle.org/en/Image:Turn_edit_on_Student_on_buttons.JPG</vt:lpwstr>
      </vt:variant>
      <vt:variant>
        <vt:lpwstr/>
      </vt:variant>
      <vt:variant>
        <vt:i4>5373952</vt:i4>
      </vt:variant>
      <vt:variant>
        <vt:i4>159</vt:i4>
      </vt:variant>
      <vt:variant>
        <vt:i4>0</vt:i4>
      </vt:variant>
      <vt:variant>
        <vt:i4>5</vt:i4>
      </vt:variant>
      <vt:variant>
        <vt:lpwstr>http://docs.moodle.org/en/Blocks</vt:lpwstr>
      </vt:variant>
      <vt:variant>
        <vt:lpwstr/>
      </vt:variant>
      <vt:variant>
        <vt:i4>5898270</vt:i4>
      </vt:variant>
      <vt:variant>
        <vt:i4>156</vt:i4>
      </vt:variant>
      <vt:variant>
        <vt:i4>0</vt:i4>
      </vt:variant>
      <vt:variant>
        <vt:i4>5</vt:i4>
      </vt:variant>
      <vt:variant>
        <vt:lpwstr>http://docs.moodle.org/en/Groups</vt:lpwstr>
      </vt:variant>
      <vt:variant>
        <vt:lpwstr/>
      </vt:variant>
      <vt:variant>
        <vt:i4>2293873</vt:i4>
      </vt:variant>
      <vt:variant>
        <vt:i4>153</vt:i4>
      </vt:variant>
      <vt:variant>
        <vt:i4>0</vt:i4>
      </vt:variant>
      <vt:variant>
        <vt:i4>5</vt:i4>
      </vt:variant>
      <vt:variant>
        <vt:lpwstr>http://docs.moodle.org/en/Students</vt:lpwstr>
      </vt:variant>
      <vt:variant>
        <vt:lpwstr/>
      </vt:variant>
      <vt:variant>
        <vt:i4>5570604</vt:i4>
      </vt:variant>
      <vt:variant>
        <vt:i4>150</vt:i4>
      </vt:variant>
      <vt:variant>
        <vt:i4>0</vt:i4>
      </vt:variant>
      <vt:variant>
        <vt:i4>5</vt:i4>
      </vt:variant>
      <vt:variant>
        <vt:lpwstr>http://docs.moodle.org/en/HTML_editor</vt:lpwstr>
      </vt:variant>
      <vt:variant>
        <vt:lpwstr/>
      </vt:variant>
      <vt:variant>
        <vt:i4>5308449</vt:i4>
      </vt:variant>
      <vt:variant>
        <vt:i4>147</vt:i4>
      </vt:variant>
      <vt:variant>
        <vt:i4>0</vt:i4>
      </vt:variant>
      <vt:variant>
        <vt:i4>5</vt:i4>
      </vt:variant>
      <vt:variant>
        <vt:lpwstr>http://docs.moodle.org/en/Formatting_options</vt:lpwstr>
      </vt:variant>
      <vt:variant>
        <vt:lpwstr/>
      </vt:variant>
      <vt:variant>
        <vt:i4>5701675</vt:i4>
      </vt:variant>
      <vt:variant>
        <vt:i4>144</vt:i4>
      </vt:variant>
      <vt:variant>
        <vt:i4>0</vt:i4>
      </vt:variant>
      <vt:variant>
        <vt:i4>5</vt:i4>
      </vt:variant>
      <vt:variant>
        <vt:lpwstr>http://docs.moodle.org/en/Adding_resources_and_activities</vt:lpwstr>
      </vt:variant>
      <vt:variant>
        <vt:lpwstr/>
      </vt:variant>
      <vt:variant>
        <vt:i4>4259874</vt:i4>
      </vt:variant>
      <vt:variant>
        <vt:i4>141</vt:i4>
      </vt:variant>
      <vt:variant>
        <vt:i4>0</vt:i4>
      </vt:variant>
      <vt:variant>
        <vt:i4>5</vt:i4>
      </vt:variant>
      <vt:variant>
        <vt:lpwstr>http://docs.moodle.org/en/Course_sections</vt:lpwstr>
      </vt:variant>
      <vt:variant>
        <vt:lpwstr/>
      </vt:variant>
      <vt:variant>
        <vt:i4>2818100</vt:i4>
      </vt:variant>
      <vt:variant>
        <vt:i4>138</vt:i4>
      </vt:variant>
      <vt:variant>
        <vt:i4>0</vt:i4>
      </vt:variant>
      <vt:variant>
        <vt:i4>5</vt:i4>
      </vt:variant>
      <vt:variant>
        <vt:lpwstr>http://moodle.otan.us/</vt:lpwstr>
      </vt:variant>
      <vt:variant>
        <vt:lpwstr/>
      </vt:variant>
      <vt:variant>
        <vt:i4>524402</vt:i4>
      </vt:variant>
      <vt:variant>
        <vt:i4>135</vt:i4>
      </vt:variant>
      <vt:variant>
        <vt:i4>0</vt:i4>
      </vt:variant>
      <vt:variant>
        <vt:i4>5</vt:i4>
      </vt:variant>
      <vt:variant>
        <vt:lpwstr>http://docs.moodle.org/en/About_Moodle</vt:lpwstr>
      </vt:variant>
      <vt:variant>
        <vt:lpwstr/>
      </vt:variant>
      <vt:variant>
        <vt:i4>1835062</vt:i4>
      </vt:variant>
      <vt:variant>
        <vt:i4>128</vt:i4>
      </vt:variant>
      <vt:variant>
        <vt:i4>0</vt:i4>
      </vt:variant>
      <vt:variant>
        <vt:i4>5</vt:i4>
      </vt:variant>
      <vt:variant>
        <vt:lpwstr/>
      </vt:variant>
      <vt:variant>
        <vt:lpwstr>_Toc220229620</vt:lpwstr>
      </vt:variant>
      <vt:variant>
        <vt:i4>2031670</vt:i4>
      </vt:variant>
      <vt:variant>
        <vt:i4>122</vt:i4>
      </vt:variant>
      <vt:variant>
        <vt:i4>0</vt:i4>
      </vt:variant>
      <vt:variant>
        <vt:i4>5</vt:i4>
      </vt:variant>
      <vt:variant>
        <vt:lpwstr/>
      </vt:variant>
      <vt:variant>
        <vt:lpwstr>_Toc220229619</vt:lpwstr>
      </vt:variant>
      <vt:variant>
        <vt:i4>2031670</vt:i4>
      </vt:variant>
      <vt:variant>
        <vt:i4>116</vt:i4>
      </vt:variant>
      <vt:variant>
        <vt:i4>0</vt:i4>
      </vt:variant>
      <vt:variant>
        <vt:i4>5</vt:i4>
      </vt:variant>
      <vt:variant>
        <vt:lpwstr/>
      </vt:variant>
      <vt:variant>
        <vt:lpwstr>_Toc220229618</vt:lpwstr>
      </vt:variant>
      <vt:variant>
        <vt:i4>2031670</vt:i4>
      </vt:variant>
      <vt:variant>
        <vt:i4>110</vt:i4>
      </vt:variant>
      <vt:variant>
        <vt:i4>0</vt:i4>
      </vt:variant>
      <vt:variant>
        <vt:i4>5</vt:i4>
      </vt:variant>
      <vt:variant>
        <vt:lpwstr/>
      </vt:variant>
      <vt:variant>
        <vt:lpwstr>_Toc220229617</vt:lpwstr>
      </vt:variant>
      <vt:variant>
        <vt:i4>2031670</vt:i4>
      </vt:variant>
      <vt:variant>
        <vt:i4>104</vt:i4>
      </vt:variant>
      <vt:variant>
        <vt:i4>0</vt:i4>
      </vt:variant>
      <vt:variant>
        <vt:i4>5</vt:i4>
      </vt:variant>
      <vt:variant>
        <vt:lpwstr/>
      </vt:variant>
      <vt:variant>
        <vt:lpwstr>_Toc220229616</vt:lpwstr>
      </vt:variant>
      <vt:variant>
        <vt:i4>2031670</vt:i4>
      </vt:variant>
      <vt:variant>
        <vt:i4>98</vt:i4>
      </vt:variant>
      <vt:variant>
        <vt:i4>0</vt:i4>
      </vt:variant>
      <vt:variant>
        <vt:i4>5</vt:i4>
      </vt:variant>
      <vt:variant>
        <vt:lpwstr/>
      </vt:variant>
      <vt:variant>
        <vt:lpwstr>_Toc220229615</vt:lpwstr>
      </vt:variant>
      <vt:variant>
        <vt:i4>2031670</vt:i4>
      </vt:variant>
      <vt:variant>
        <vt:i4>92</vt:i4>
      </vt:variant>
      <vt:variant>
        <vt:i4>0</vt:i4>
      </vt:variant>
      <vt:variant>
        <vt:i4>5</vt:i4>
      </vt:variant>
      <vt:variant>
        <vt:lpwstr/>
      </vt:variant>
      <vt:variant>
        <vt:lpwstr>_Toc220229614</vt:lpwstr>
      </vt:variant>
      <vt:variant>
        <vt:i4>2031670</vt:i4>
      </vt:variant>
      <vt:variant>
        <vt:i4>86</vt:i4>
      </vt:variant>
      <vt:variant>
        <vt:i4>0</vt:i4>
      </vt:variant>
      <vt:variant>
        <vt:i4>5</vt:i4>
      </vt:variant>
      <vt:variant>
        <vt:lpwstr/>
      </vt:variant>
      <vt:variant>
        <vt:lpwstr>_Toc220229613</vt:lpwstr>
      </vt:variant>
      <vt:variant>
        <vt:i4>2031670</vt:i4>
      </vt:variant>
      <vt:variant>
        <vt:i4>80</vt:i4>
      </vt:variant>
      <vt:variant>
        <vt:i4>0</vt:i4>
      </vt:variant>
      <vt:variant>
        <vt:i4>5</vt:i4>
      </vt:variant>
      <vt:variant>
        <vt:lpwstr/>
      </vt:variant>
      <vt:variant>
        <vt:lpwstr>_Toc220229612</vt:lpwstr>
      </vt:variant>
      <vt:variant>
        <vt:i4>2031670</vt:i4>
      </vt:variant>
      <vt:variant>
        <vt:i4>74</vt:i4>
      </vt:variant>
      <vt:variant>
        <vt:i4>0</vt:i4>
      </vt:variant>
      <vt:variant>
        <vt:i4>5</vt:i4>
      </vt:variant>
      <vt:variant>
        <vt:lpwstr/>
      </vt:variant>
      <vt:variant>
        <vt:lpwstr>_Toc220229611</vt:lpwstr>
      </vt:variant>
      <vt:variant>
        <vt:i4>2031670</vt:i4>
      </vt:variant>
      <vt:variant>
        <vt:i4>68</vt:i4>
      </vt:variant>
      <vt:variant>
        <vt:i4>0</vt:i4>
      </vt:variant>
      <vt:variant>
        <vt:i4>5</vt:i4>
      </vt:variant>
      <vt:variant>
        <vt:lpwstr/>
      </vt:variant>
      <vt:variant>
        <vt:lpwstr>_Toc220229610</vt:lpwstr>
      </vt:variant>
      <vt:variant>
        <vt:i4>1966134</vt:i4>
      </vt:variant>
      <vt:variant>
        <vt:i4>62</vt:i4>
      </vt:variant>
      <vt:variant>
        <vt:i4>0</vt:i4>
      </vt:variant>
      <vt:variant>
        <vt:i4>5</vt:i4>
      </vt:variant>
      <vt:variant>
        <vt:lpwstr/>
      </vt:variant>
      <vt:variant>
        <vt:lpwstr>_Toc220229609</vt:lpwstr>
      </vt:variant>
      <vt:variant>
        <vt:i4>1966134</vt:i4>
      </vt:variant>
      <vt:variant>
        <vt:i4>56</vt:i4>
      </vt:variant>
      <vt:variant>
        <vt:i4>0</vt:i4>
      </vt:variant>
      <vt:variant>
        <vt:i4>5</vt:i4>
      </vt:variant>
      <vt:variant>
        <vt:lpwstr/>
      </vt:variant>
      <vt:variant>
        <vt:lpwstr>_Toc220229608</vt:lpwstr>
      </vt:variant>
      <vt:variant>
        <vt:i4>1966134</vt:i4>
      </vt:variant>
      <vt:variant>
        <vt:i4>50</vt:i4>
      </vt:variant>
      <vt:variant>
        <vt:i4>0</vt:i4>
      </vt:variant>
      <vt:variant>
        <vt:i4>5</vt:i4>
      </vt:variant>
      <vt:variant>
        <vt:lpwstr/>
      </vt:variant>
      <vt:variant>
        <vt:lpwstr>_Toc220229607</vt:lpwstr>
      </vt:variant>
      <vt:variant>
        <vt:i4>1966134</vt:i4>
      </vt:variant>
      <vt:variant>
        <vt:i4>44</vt:i4>
      </vt:variant>
      <vt:variant>
        <vt:i4>0</vt:i4>
      </vt:variant>
      <vt:variant>
        <vt:i4>5</vt:i4>
      </vt:variant>
      <vt:variant>
        <vt:lpwstr/>
      </vt:variant>
      <vt:variant>
        <vt:lpwstr>_Toc220229606</vt:lpwstr>
      </vt:variant>
      <vt:variant>
        <vt:i4>1966134</vt:i4>
      </vt:variant>
      <vt:variant>
        <vt:i4>38</vt:i4>
      </vt:variant>
      <vt:variant>
        <vt:i4>0</vt:i4>
      </vt:variant>
      <vt:variant>
        <vt:i4>5</vt:i4>
      </vt:variant>
      <vt:variant>
        <vt:lpwstr/>
      </vt:variant>
      <vt:variant>
        <vt:lpwstr>_Toc220229605</vt:lpwstr>
      </vt:variant>
      <vt:variant>
        <vt:i4>1966134</vt:i4>
      </vt:variant>
      <vt:variant>
        <vt:i4>32</vt:i4>
      </vt:variant>
      <vt:variant>
        <vt:i4>0</vt:i4>
      </vt:variant>
      <vt:variant>
        <vt:i4>5</vt:i4>
      </vt:variant>
      <vt:variant>
        <vt:lpwstr/>
      </vt:variant>
      <vt:variant>
        <vt:lpwstr>_Toc220229604</vt:lpwstr>
      </vt:variant>
      <vt:variant>
        <vt:i4>1966134</vt:i4>
      </vt:variant>
      <vt:variant>
        <vt:i4>26</vt:i4>
      </vt:variant>
      <vt:variant>
        <vt:i4>0</vt:i4>
      </vt:variant>
      <vt:variant>
        <vt:i4>5</vt:i4>
      </vt:variant>
      <vt:variant>
        <vt:lpwstr/>
      </vt:variant>
      <vt:variant>
        <vt:lpwstr>_Toc220229603</vt:lpwstr>
      </vt:variant>
      <vt:variant>
        <vt:i4>1966134</vt:i4>
      </vt:variant>
      <vt:variant>
        <vt:i4>20</vt:i4>
      </vt:variant>
      <vt:variant>
        <vt:i4>0</vt:i4>
      </vt:variant>
      <vt:variant>
        <vt:i4>5</vt:i4>
      </vt:variant>
      <vt:variant>
        <vt:lpwstr/>
      </vt:variant>
      <vt:variant>
        <vt:lpwstr>_Toc220229602</vt:lpwstr>
      </vt:variant>
      <vt:variant>
        <vt:i4>1966134</vt:i4>
      </vt:variant>
      <vt:variant>
        <vt:i4>14</vt:i4>
      </vt:variant>
      <vt:variant>
        <vt:i4>0</vt:i4>
      </vt:variant>
      <vt:variant>
        <vt:i4>5</vt:i4>
      </vt:variant>
      <vt:variant>
        <vt:lpwstr/>
      </vt:variant>
      <vt:variant>
        <vt:lpwstr>_Toc220229601</vt:lpwstr>
      </vt:variant>
      <vt:variant>
        <vt:i4>1966134</vt:i4>
      </vt:variant>
      <vt:variant>
        <vt:i4>8</vt:i4>
      </vt:variant>
      <vt:variant>
        <vt:i4>0</vt:i4>
      </vt:variant>
      <vt:variant>
        <vt:i4>5</vt:i4>
      </vt:variant>
      <vt:variant>
        <vt:lpwstr/>
      </vt:variant>
      <vt:variant>
        <vt:lpwstr>_Toc220229600</vt:lpwstr>
      </vt:variant>
      <vt:variant>
        <vt:i4>1507381</vt:i4>
      </vt:variant>
      <vt:variant>
        <vt:i4>2</vt:i4>
      </vt:variant>
      <vt:variant>
        <vt:i4>0</vt:i4>
      </vt:variant>
      <vt:variant>
        <vt:i4>5</vt:i4>
      </vt:variant>
      <vt:variant>
        <vt:lpwstr/>
      </vt:variant>
      <vt:variant>
        <vt:lpwstr>_Toc220229599</vt:lpwstr>
      </vt:variant>
      <vt:variant>
        <vt:i4>131173</vt:i4>
      </vt:variant>
      <vt:variant>
        <vt:i4>0</vt:i4>
      </vt:variant>
      <vt:variant>
        <vt:i4>0</vt:i4>
      </vt:variant>
      <vt:variant>
        <vt:i4>5</vt:i4>
      </vt:variant>
      <vt:variant>
        <vt:lpwstr>http://docs.moodle.org/en/Teacher_documentation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OTAN For Teachers</dc:title>
  <dc:creator>Blair Roy</dc:creator>
  <cp:lastModifiedBy>Blair Roy</cp:lastModifiedBy>
  <cp:revision>4</cp:revision>
  <cp:lastPrinted>2012-11-14T20:07:00Z</cp:lastPrinted>
  <dcterms:created xsi:type="dcterms:W3CDTF">2013-01-09T23:26:00Z</dcterms:created>
  <dcterms:modified xsi:type="dcterms:W3CDTF">2013-02-25T23:47:00Z</dcterms:modified>
</cp:coreProperties>
</file>